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11946" w14:textId="3EF42D6D" w:rsidR="0039408C" w:rsidRDefault="003B2A01" w:rsidP="0039408C">
      <w:pPr>
        <w:pStyle w:val="Title"/>
        <w:jc w:val="center"/>
      </w:pPr>
      <w:r>
        <w:t>Tutorial</w:t>
      </w:r>
      <w:r w:rsidR="00410E96">
        <w:t xml:space="preserve"> A</w:t>
      </w:r>
      <w:r>
        <w:t xml:space="preserve">: </w:t>
      </w:r>
      <w:r w:rsidR="00410E96">
        <w:t>Website Visitors</w:t>
      </w:r>
    </w:p>
    <w:p w14:paraId="63B36D04" w14:textId="77777777" w:rsidR="0039408C" w:rsidRPr="00C64BF7" w:rsidRDefault="0039408C" w:rsidP="0039408C">
      <w:pPr>
        <w:pStyle w:val="ListParagraph"/>
      </w:pPr>
    </w:p>
    <w:p w14:paraId="4DF38D7A" w14:textId="195C8EEE" w:rsidR="00410E96" w:rsidRPr="00D46E09" w:rsidRDefault="00410E96" w:rsidP="00410E96">
      <w:pPr>
        <w:ind w:firstLine="720"/>
        <w:outlineLvl w:val="2"/>
      </w:pPr>
      <w:r>
        <w:t xml:space="preserve">This tutorial uses </w:t>
      </w:r>
      <w:r w:rsidRPr="00D46E09">
        <w:t xml:space="preserve">two data files: </w:t>
      </w:r>
      <w:r w:rsidRPr="008B63CA">
        <w:rPr>
          <w:rStyle w:val="Code"/>
        </w:rPr>
        <w:t>VisitorLog</w:t>
      </w:r>
      <w:r w:rsidRPr="00D46E09">
        <w:t xml:space="preserve"> and </w:t>
      </w:r>
      <w:r w:rsidRPr="008B63CA">
        <w:rPr>
          <w:rStyle w:val="Code"/>
        </w:rPr>
        <w:t>PageRank</w:t>
      </w:r>
      <w:r w:rsidRPr="00D46E09">
        <w:t>.</w:t>
      </w:r>
      <w:r>
        <w:t xml:space="preserve"> The </w:t>
      </w:r>
      <w:r w:rsidRPr="008B63CA">
        <w:rPr>
          <w:rStyle w:val="Code"/>
        </w:rPr>
        <w:t>VisitorLog</w:t>
      </w:r>
      <w:r w:rsidRPr="00D46E09">
        <w:t xml:space="preserve"> file contains information about </w:t>
      </w:r>
      <w:r>
        <w:t>web page</w:t>
      </w:r>
      <w:r w:rsidRPr="00D46E09">
        <w:t xml:space="preserve"> visitors such as their names, the name of the </w:t>
      </w:r>
      <w:r>
        <w:t>web page</w:t>
      </w:r>
      <w:r w:rsidRPr="00D46E09">
        <w:t xml:space="preserve"> that they have visited, and the time in minutes they have spent on each </w:t>
      </w:r>
      <w:r>
        <w:t>web page</w:t>
      </w:r>
      <w:r w:rsidRPr="00D46E09">
        <w:t>.</w:t>
      </w:r>
      <w:r>
        <w:t xml:space="preserve"> </w:t>
      </w:r>
      <w:r w:rsidRPr="008B63CA">
        <w:rPr>
          <w:rStyle w:val="Code"/>
        </w:rPr>
        <w:t>PageRank</w:t>
      </w:r>
      <w:r>
        <w:t xml:space="preserve"> </w:t>
      </w:r>
      <w:r w:rsidRPr="00D46E09">
        <w:t xml:space="preserve">contains a list of the visited </w:t>
      </w:r>
      <w:r>
        <w:t>web page</w:t>
      </w:r>
      <w:r w:rsidRPr="00D46E09">
        <w:t>s and their overall ranking out of a maximum rank of 100.</w:t>
      </w:r>
      <w:r>
        <w:t xml:space="preserve"> </w:t>
      </w:r>
      <w:r w:rsidRPr="00D46E09">
        <w:t xml:space="preserve">Both files contain comma-separated values (CSV), as shown in </w:t>
      </w:r>
      <w:r>
        <w:t>1</w:t>
      </w:r>
      <w:r w:rsidRPr="00D46E09">
        <w:t xml:space="preserve">. </w:t>
      </w:r>
    </w:p>
    <w:p w14:paraId="13876354" w14:textId="77777777" w:rsidR="00410E96" w:rsidRPr="00D46E09" w:rsidRDefault="00410E96" w:rsidP="00410E96">
      <w:pPr>
        <w:ind w:firstLine="720"/>
        <w:outlineLvl w:val="2"/>
      </w:pPr>
      <w:r>
        <w:t xml:space="preserve">You can use </w:t>
      </w:r>
      <w:r w:rsidRPr="00D46E09">
        <w:t xml:space="preserve">Pig Latin commands to rank each visitor based on the average rank of the </w:t>
      </w:r>
      <w:r>
        <w:t>web page</w:t>
      </w:r>
      <w:r w:rsidRPr="00D46E09">
        <w:t xml:space="preserve"> that they have visited.</w:t>
      </w:r>
      <w:r>
        <w:t xml:space="preserve"> </w:t>
      </w:r>
      <w:r w:rsidRPr="00D46E09">
        <w:t xml:space="preserve">For example, Aubrie has spent time </w:t>
      </w:r>
      <w:r>
        <w:t>o</w:t>
      </w:r>
      <w:r w:rsidRPr="00D46E09">
        <w:t>n Google</w:t>
      </w:r>
      <w:r>
        <w:t>,</w:t>
      </w:r>
      <w:r w:rsidRPr="00D46E09">
        <w:t xml:space="preserve"> with a </w:t>
      </w:r>
      <w:r>
        <w:t>web page</w:t>
      </w:r>
      <w:r w:rsidRPr="00D46E09">
        <w:t xml:space="preserve"> rank of 85</w:t>
      </w:r>
      <w:r>
        <w:t>, and</w:t>
      </w:r>
      <w:r w:rsidRPr="00D46E09">
        <w:t xml:space="preserve"> Reddit, which has a rank of 22.</w:t>
      </w:r>
      <w:r>
        <w:t xml:space="preserve"> </w:t>
      </w:r>
      <w:r w:rsidRPr="00D46E09">
        <w:t>The overall ranking for Aubrie is calculated as (85 + 22)/2 = 53.5.</w:t>
      </w:r>
      <w:r>
        <w:t xml:space="preserve"> </w:t>
      </w:r>
      <w:r w:rsidRPr="00D46E09">
        <w:t xml:space="preserve">The user also wants to display a list of visitors </w:t>
      </w:r>
      <w:r>
        <w:t>who</w:t>
      </w:r>
      <w:r w:rsidRPr="00D46E09">
        <w:t xml:space="preserve"> have visited pages with an average ranking of 75 or above.</w:t>
      </w:r>
    </w:p>
    <w:p w14:paraId="4BFA5778" w14:textId="77777777" w:rsidR="00410E96" w:rsidRPr="00D46E09" w:rsidRDefault="00410E96" w:rsidP="00410E96">
      <w:pPr>
        <w:ind w:firstLine="720"/>
        <w:outlineLvl w:val="2"/>
      </w:pPr>
    </w:p>
    <w:p w14:paraId="5DFA7B25" w14:textId="77777777" w:rsidR="00410E96" w:rsidRDefault="00410E96" w:rsidP="00410E96">
      <w:pPr>
        <w:keepNext/>
        <w:jc w:val="center"/>
        <w:outlineLvl w:val="2"/>
      </w:pPr>
      <w:r>
        <w:drawing>
          <wp:inline distT="0" distB="0" distL="0" distR="0" wp14:anchorId="6813D299" wp14:editId="5B83281F">
            <wp:extent cx="3542400" cy="3225600"/>
            <wp:effectExtent l="12700" t="12700" r="13970" b="13335"/>
            <wp:docPr id="1485979941" name="Picture 617003582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700358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2400" cy="322560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D533180" w14:textId="50740B79" w:rsidR="00410E96" w:rsidRPr="00D46E09" w:rsidRDefault="00410E96" w:rsidP="00410E96">
      <w:pPr>
        <w:pStyle w:val="Caption"/>
      </w:pPr>
      <w:r>
        <w:t xml:space="preserve">Figure </w:t>
      </w:r>
      <w:r>
        <w:t>1</w:t>
      </w:r>
      <w:r>
        <w:t xml:space="preserve">: </w:t>
      </w:r>
      <w:r w:rsidRPr="0089124B">
        <w:t>Hypothetical Data About Visitors and Web Pages</w:t>
      </w:r>
    </w:p>
    <w:p w14:paraId="2B9EED64" w14:textId="77777777" w:rsidR="00410E96" w:rsidRDefault="00410E96" w:rsidP="00410E96">
      <w:pPr>
        <w:pStyle w:val="Caption"/>
        <w:keepNext w:val="0"/>
        <w:spacing w:after="0"/>
        <w:outlineLvl w:val="2"/>
        <w:rPr>
          <w:b w:val="0"/>
          <w:color w:val="auto"/>
        </w:rPr>
      </w:pPr>
    </w:p>
    <w:p w14:paraId="0B05F2C4" w14:textId="77777777" w:rsidR="00410E96" w:rsidRDefault="00410E96" w:rsidP="00410E96">
      <w:pPr>
        <w:ind w:firstLine="720"/>
      </w:pPr>
      <w:r>
        <w:t>S</w:t>
      </w:r>
      <w:r w:rsidRPr="00D46E09">
        <w:t xml:space="preserve">tart by </w:t>
      </w:r>
      <w:r>
        <w:t>creat</w:t>
      </w:r>
      <w:r w:rsidRPr="00D46E09">
        <w:t xml:space="preserve">ing the needed directories where </w:t>
      </w:r>
      <w:r>
        <w:t>you</w:t>
      </w:r>
      <w:r w:rsidRPr="00D46E09">
        <w:t xml:space="preserve"> are going to place the files. </w:t>
      </w:r>
      <w:r>
        <w:t>R</w:t>
      </w:r>
      <w:r w:rsidRPr="00D46E09">
        <w:t xml:space="preserve">un the following commands to create the directory </w:t>
      </w:r>
      <w:r w:rsidRPr="003A0339">
        <w:rPr>
          <w:rStyle w:val="Code"/>
        </w:rPr>
        <w:t>PG</w:t>
      </w:r>
      <w:r w:rsidRPr="00D46E09">
        <w:t xml:space="preserve"> and make two other subdirectories in</w:t>
      </w:r>
      <w:r>
        <w:t xml:space="preserve"> the</w:t>
      </w:r>
      <w:r w:rsidRPr="00D46E09">
        <w:t xml:space="preserve"> </w:t>
      </w:r>
      <w:r w:rsidRPr="008B63CA">
        <w:rPr>
          <w:rStyle w:val="Code"/>
        </w:rPr>
        <w:t>PG</w:t>
      </w:r>
      <w:r>
        <w:t xml:space="preserve"> </w:t>
      </w:r>
      <w:r w:rsidRPr="00D46E09">
        <w:t xml:space="preserve">directory. </w:t>
      </w:r>
    </w:p>
    <w:p w14:paraId="7E3F1015" w14:textId="77777777" w:rsidR="00410E96" w:rsidRDefault="00410E96" w:rsidP="00410E96">
      <w:pPr>
        <w:ind w:firstLine="720"/>
      </w:pPr>
      <w:r w:rsidRPr="00D46E09">
        <w:lastRenderedPageBreak/>
        <mc:AlternateContent>
          <mc:Choice Requires="wps">
            <w:drawing>
              <wp:inline distT="0" distB="0" distL="0" distR="0" wp14:anchorId="51A726B8" wp14:editId="14854B8B">
                <wp:extent cx="3550920" cy="893135"/>
                <wp:effectExtent l="0" t="0" r="17780" b="15240"/>
                <wp:docPr id="6170035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50920" cy="893135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F8E7F3" w14:textId="77777777" w:rsidR="00410E96" w:rsidRPr="001C1748" w:rsidRDefault="00410E96" w:rsidP="00410E96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$ hadoop fs -mkdir PG</w:t>
                            </w:r>
                          </w:p>
                          <w:p w14:paraId="7FE753E7" w14:textId="77777777" w:rsidR="00410E96" w:rsidRPr="001C1748" w:rsidRDefault="00410E96" w:rsidP="00410E96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$ hadoop fs -mkdir PG/TutorialA</w:t>
                            </w:r>
                          </w:p>
                          <w:p w14:paraId="688AC412" w14:textId="77777777" w:rsidR="00410E96" w:rsidRPr="001C1748" w:rsidRDefault="00410E96" w:rsidP="00410E96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$ hadoop fs -mkdir PG/TutorialA/input</w:t>
                            </w:r>
                          </w:p>
                          <w:p w14:paraId="2E90C9D2" w14:textId="77777777" w:rsidR="00410E96" w:rsidRPr="001C1748" w:rsidRDefault="00410E96" w:rsidP="00410E96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1A726B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279.6pt;height:70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" fillcolor="#c6d9f1">
                <v:textbox style="mso-fit-shape-to-text:t">
                  <w:txbxContent>
                    <w:p w14:paraId="78F8E7F3" w14:textId="77777777" w:rsidR="00410E96" w:rsidRPr="001C1748" w:rsidRDefault="00410E96" w:rsidP="00410E96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$ hadoop fs -mkdir PG</w:t>
                      </w:r>
                    </w:p>
                    <w:p w14:paraId="7FE753E7" w14:textId="77777777" w:rsidR="00410E96" w:rsidRPr="001C1748" w:rsidRDefault="00410E96" w:rsidP="00410E96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$ hadoop fs -mkdir PG/TutorialA</w:t>
                      </w:r>
                    </w:p>
                    <w:p w14:paraId="688AC412" w14:textId="77777777" w:rsidR="00410E96" w:rsidRPr="001C1748" w:rsidRDefault="00410E96" w:rsidP="00410E96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$ hadoop fs -mkdir PG/TutorialA/input</w:t>
                      </w:r>
                    </w:p>
                    <w:p w14:paraId="2E90C9D2" w14:textId="77777777" w:rsidR="00410E96" w:rsidRPr="001C1748" w:rsidRDefault="00410E96" w:rsidP="00410E96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458EF63" w14:textId="77777777" w:rsidR="00410E96" w:rsidRPr="007E372A" w:rsidRDefault="00410E96" w:rsidP="00410E96">
      <w:pPr>
        <w:ind w:firstLine="720"/>
        <w:rPr>
          <w:b/>
        </w:rPr>
      </w:pPr>
      <w:r w:rsidRPr="005839E8">
        <w:t xml:space="preserve">After </w:t>
      </w:r>
      <w:r>
        <w:t>you</w:t>
      </w:r>
      <w:r w:rsidRPr="005839E8">
        <w:t xml:space="preserve"> have transferred the two input files</w:t>
      </w:r>
      <w:r>
        <w:t>,</w:t>
      </w:r>
      <w:r w:rsidRPr="005839E8">
        <w:t xml:space="preserve"> </w:t>
      </w:r>
      <w:r w:rsidRPr="008B63CA">
        <w:rPr>
          <w:rStyle w:val="Code"/>
        </w:rPr>
        <w:t>VisitorLog</w:t>
      </w:r>
      <w:r w:rsidRPr="005839E8">
        <w:t xml:space="preserve"> and </w:t>
      </w:r>
      <w:r w:rsidRPr="003A0339">
        <w:rPr>
          <w:rStyle w:val="Code"/>
        </w:rPr>
        <w:t>PageRank</w:t>
      </w:r>
      <w:r>
        <w:t>,</w:t>
      </w:r>
      <w:r w:rsidRPr="005839E8">
        <w:t xml:space="preserve"> from </w:t>
      </w:r>
      <w:r>
        <w:t>y</w:t>
      </w:r>
      <w:r w:rsidRPr="005839E8">
        <w:t xml:space="preserve">our local computer to Hadoop using a file transfer program, copy them from </w:t>
      </w:r>
      <w:r>
        <w:t xml:space="preserve">the </w:t>
      </w:r>
      <w:r w:rsidRPr="005839E8">
        <w:t xml:space="preserve">local system (Hadoop home) to the </w:t>
      </w:r>
      <w:r>
        <w:t xml:space="preserve">present working directory in </w:t>
      </w:r>
      <w:r w:rsidRPr="005839E8">
        <w:t xml:space="preserve">HDFS under </w:t>
      </w:r>
      <w:r>
        <w:t xml:space="preserve">the </w:t>
      </w:r>
      <w:r w:rsidRPr="008B63CA">
        <w:rPr>
          <w:rStyle w:val="Code"/>
        </w:rPr>
        <w:t>PG/TutorialA/input</w:t>
      </w:r>
      <w:r w:rsidRPr="005839E8">
        <w:t xml:space="preserve"> directory, using the following commands</w:t>
      </w:r>
      <w:r>
        <w:t>:</w:t>
      </w:r>
      <w:r w:rsidRPr="00D46E09">
        <mc:AlternateContent>
          <mc:Choice Requires="wps">
            <w:drawing>
              <wp:inline distT="0" distB="0" distL="0" distR="0" wp14:anchorId="58AFE026" wp14:editId="6E36E4AC">
                <wp:extent cx="5059680" cy="465513"/>
                <wp:effectExtent l="0" t="0" r="7620" b="17145"/>
                <wp:docPr id="6170035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59680" cy="465513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8A5441" w14:textId="77777777" w:rsidR="00410E96" w:rsidRPr="001C1748" w:rsidRDefault="00410E96" w:rsidP="00410E96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$ hadoop fs -copyFromLocal VisitorLog PG/TutorialA/input</w:t>
                            </w:r>
                          </w:p>
                          <w:p w14:paraId="10CF3F0C" w14:textId="77777777" w:rsidR="00410E96" w:rsidRDefault="00410E96" w:rsidP="00410E96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$ hadoop fs -copyFromLocal PageRank</w:t>
                            </w:r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PG/Tut</w:t>
                            </w:r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o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rialA/input</w:t>
                            </w:r>
                          </w:p>
                          <w:p w14:paraId="79B26561" w14:textId="77777777" w:rsidR="00410E96" w:rsidRPr="001C1748" w:rsidRDefault="00410E96" w:rsidP="00410E96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8AFE026" id="_x0000_s1027" type="#_x0000_t202" style="width:398.4pt;height:36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" fillcolor="#c6d9f1">
                <v:textbox>
                  <w:txbxContent>
                    <w:p w14:paraId="778A5441" w14:textId="77777777" w:rsidR="00410E96" w:rsidRPr="001C1748" w:rsidRDefault="00410E96" w:rsidP="00410E96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$ hadoop fs -copyFromLocal VisitorLog PG/TutorialA/input</w:t>
                      </w:r>
                    </w:p>
                    <w:p w14:paraId="10CF3F0C" w14:textId="77777777" w:rsidR="00410E96" w:rsidRDefault="00410E96" w:rsidP="00410E96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$ hadoop fs -copyFromLocal PageRank</w:t>
                      </w:r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PG/Tut</w:t>
                      </w:r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>o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rialA/input</w:t>
                      </w:r>
                    </w:p>
                    <w:p w14:paraId="79B26561" w14:textId="77777777" w:rsidR="00410E96" w:rsidRPr="001C1748" w:rsidRDefault="00410E96" w:rsidP="00410E96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2E4893F" w14:textId="77777777" w:rsidR="00410E96" w:rsidRDefault="00410E96" w:rsidP="00410E96">
      <w:pPr>
        <w:outlineLvl w:val="2"/>
      </w:pPr>
      <w:r w:rsidRPr="00D46E09">
        <w:t xml:space="preserve">Now, </w:t>
      </w:r>
      <w:r>
        <w:t>you</w:t>
      </w:r>
      <w:r w:rsidRPr="00D46E09">
        <w:t xml:space="preserve"> invoke the </w:t>
      </w:r>
      <w:r w:rsidRPr="00E958CB">
        <w:rPr>
          <w:b/>
          <w:bCs/>
        </w:rPr>
        <w:t>grunt shell</w:t>
      </w:r>
      <w:r>
        <w:t>, using</w:t>
      </w:r>
      <w:r w:rsidRPr="00D46E09">
        <w:t xml:space="preserve"> the </w:t>
      </w:r>
      <w:r>
        <w:t xml:space="preserve">following </w:t>
      </w:r>
      <w:r w:rsidRPr="00D46E09">
        <w:t>command</w:t>
      </w:r>
      <w:r>
        <w:t>,</w:t>
      </w:r>
      <w:r w:rsidRPr="00D46E09">
        <w:t xml:space="preserve"> to run Pig Latin commands.</w:t>
      </w:r>
    </w:p>
    <w:p w14:paraId="44721F63" w14:textId="77777777" w:rsidR="00410E96" w:rsidRDefault="00410E96" w:rsidP="00410E96">
      <w:pPr>
        <w:outlineLvl w:val="2"/>
      </w:pPr>
      <w:r w:rsidRPr="00D46E09">
        <mc:AlternateContent>
          <mc:Choice Requires="wps">
            <w:drawing>
              <wp:inline distT="0" distB="0" distL="0" distR="0" wp14:anchorId="4AEF96A4" wp14:editId="6472EAAA">
                <wp:extent cx="1047404" cy="332510"/>
                <wp:effectExtent l="0" t="0" r="6985" b="10795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404" cy="332510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E0352F" w14:textId="77777777" w:rsidR="00410E96" w:rsidRPr="001C1748" w:rsidRDefault="00410E96" w:rsidP="00410E96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$ pig</w:t>
                            </w:r>
                          </w:p>
                        </w:txbxContent>
                      </wps:txbx>
                      <wps:bodyPr rot="0" vert="horz" wrap="square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AEF96A4" id="_x0000_s1028" type="#_x0000_t202" style="width:82.45pt;height:26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" fillcolor="#c6d9f1">
                <v:textbox>
                  <w:txbxContent>
                    <w:p w14:paraId="26E0352F" w14:textId="77777777" w:rsidR="00410E96" w:rsidRPr="001C1748" w:rsidRDefault="00410E96" w:rsidP="00410E96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>$ pig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E41AB10" w14:textId="77777777" w:rsidR="00410E96" w:rsidRPr="005839E8" w:rsidRDefault="00410E96" w:rsidP="00410E96">
      <w:pPr>
        <w:ind w:firstLine="720"/>
        <w:outlineLvl w:val="2"/>
        <w:rPr>
          <w:rFonts w:eastAsia="MS Gothic"/>
          <w:bCs/>
        </w:rPr>
      </w:pPr>
      <w:r w:rsidRPr="005839E8">
        <w:t xml:space="preserve">As Pig Latin commands are ready to be performed for data analysis, </w:t>
      </w:r>
      <w:r>
        <w:t>you</w:t>
      </w:r>
      <w:r w:rsidRPr="005839E8">
        <w:t xml:space="preserve"> start by loading the first file</w:t>
      </w:r>
      <w:r>
        <w:t>,</w:t>
      </w:r>
      <w:r w:rsidRPr="005839E8">
        <w:t xml:space="preserve"> </w:t>
      </w:r>
      <w:r w:rsidRPr="008B63CA">
        <w:rPr>
          <w:rStyle w:val="Code"/>
        </w:rPr>
        <w:t>VisitorLog</w:t>
      </w:r>
      <w:r>
        <w:t>,</w:t>
      </w:r>
      <w:r w:rsidRPr="005839E8">
        <w:t xml:space="preserve"> from the cluster and name it </w:t>
      </w:r>
      <w:r w:rsidRPr="008B63CA">
        <w:rPr>
          <w:rStyle w:val="Code"/>
        </w:rPr>
        <w:t>visitors</w:t>
      </w:r>
      <w:r w:rsidRPr="005839E8">
        <w:t xml:space="preserve">. The file </w:t>
      </w:r>
      <w:r w:rsidRPr="008B63CA">
        <w:rPr>
          <w:rStyle w:val="Code"/>
        </w:rPr>
        <w:t>visitors</w:t>
      </w:r>
      <w:r w:rsidRPr="005839E8">
        <w:t xml:space="preserve"> has three fields: </w:t>
      </w:r>
      <w:r w:rsidRPr="008B63CA">
        <w:rPr>
          <w:rStyle w:val="Code"/>
        </w:rPr>
        <w:t>name</w:t>
      </w:r>
      <w:r w:rsidRPr="005839E8">
        <w:rPr>
          <w:rFonts w:eastAsia="MS Gothic"/>
        </w:rPr>
        <w:t xml:space="preserve"> (of primitive type chararray), </w:t>
      </w:r>
      <w:r w:rsidRPr="008B63CA">
        <w:rPr>
          <w:rStyle w:val="Code"/>
        </w:rPr>
        <w:t>site</w:t>
      </w:r>
      <w:r w:rsidRPr="005839E8">
        <w:rPr>
          <w:rFonts w:eastAsia="MS Gothic"/>
        </w:rPr>
        <w:t xml:space="preserve"> (also chararray), and </w:t>
      </w:r>
      <w:r w:rsidRPr="008B63CA">
        <w:rPr>
          <w:rStyle w:val="Code"/>
        </w:rPr>
        <w:t>time</w:t>
      </w:r>
      <w:r w:rsidRPr="005839E8">
        <w:rPr>
          <w:rFonts w:eastAsia="MS Gothic"/>
        </w:rPr>
        <w:t xml:space="preserve"> (int). The </w:t>
      </w:r>
      <w:r>
        <w:rPr>
          <w:rFonts w:eastAsia="MS Gothic"/>
        </w:rPr>
        <w:t xml:space="preserve">following </w:t>
      </w:r>
      <w:r w:rsidRPr="005839E8">
        <w:rPr>
          <w:rFonts w:eastAsia="MS Gothic"/>
        </w:rPr>
        <w:t>command is used for this step</w:t>
      </w:r>
      <w:r>
        <w:rPr>
          <w:rFonts w:eastAsia="MS Gothic"/>
        </w:rPr>
        <w:t>:</w:t>
      </w:r>
    </w:p>
    <w:p w14:paraId="284C549D" w14:textId="77777777" w:rsidR="00410E96" w:rsidRPr="00D46E09" w:rsidRDefault="00410E96" w:rsidP="00410E96">
      <w:pPr>
        <w:outlineLvl w:val="2"/>
        <w:rPr>
          <w:rFonts w:eastAsia="MS Gothic"/>
          <w:bCs/>
        </w:rPr>
      </w:pPr>
      <w:r w:rsidRPr="00D46E09">
        <mc:AlternateContent>
          <mc:Choice Requires="wps">
            <w:drawing>
              <wp:inline distT="0" distB="0" distL="0" distR="0" wp14:anchorId="27A17AD7" wp14:editId="78F23FFA">
                <wp:extent cx="5393803" cy="627321"/>
                <wp:effectExtent l="0" t="0" r="16510" b="19050"/>
                <wp:docPr id="6170035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3803" cy="627321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D7B3F4" w14:textId="77777777" w:rsidR="00410E96" w:rsidRPr="001C1748" w:rsidRDefault="00410E96" w:rsidP="00410E96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visitors = </w:t>
                            </w:r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load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'PG/TutorialA/input/VisitorLog' using PigStorage(',') AS(name:chararray,site:chararray, time:int);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7A17AD7" id="_x0000_s1029" type="#_x0000_t202" style="width:424.7pt;height:49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" fillcolor="#c6d9f1">
                <v:textbox style="mso-fit-shape-to-text:t">
                  <w:txbxContent>
                    <w:p w14:paraId="77D7B3F4" w14:textId="77777777" w:rsidR="00410E96" w:rsidRPr="001C1748" w:rsidRDefault="00410E96" w:rsidP="00410E96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visitors = </w:t>
                      </w:r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>load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'PG/TutorialA/input/VisitorLog' using PigStorage(',') AS(name:chararray,site:chararray, time:int);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356CFAC" w14:textId="0306AEAA" w:rsidR="00410E96" w:rsidRPr="00D46E09" w:rsidRDefault="00410E96" w:rsidP="00410E96">
      <w:pPr>
        <w:outlineLvl w:val="2"/>
        <w:rPr>
          <w:rFonts w:eastAsia="MS Gothic"/>
          <w:bCs/>
        </w:rPr>
      </w:pPr>
      <w:r w:rsidRPr="00D46E09">
        <w:rPr>
          <w:rFonts w:eastAsia="MS Gothic"/>
        </w:rPr>
        <w:t xml:space="preserve">Performing a </w:t>
      </w:r>
      <w:r>
        <w:rPr>
          <w:rStyle w:val="Code"/>
        </w:rPr>
        <w:t>dump</w:t>
      </w:r>
      <w:r w:rsidRPr="00D46E09">
        <w:rPr>
          <w:rFonts w:eastAsia="MS Gothic"/>
        </w:rPr>
        <w:t xml:space="preserve"> command shows </w:t>
      </w:r>
      <w:r>
        <w:rPr>
          <w:rFonts w:eastAsia="MS Gothic"/>
        </w:rPr>
        <w:t xml:space="preserve">the </w:t>
      </w:r>
      <w:r w:rsidRPr="00D46E09">
        <w:rPr>
          <w:rFonts w:eastAsia="MS Gothic"/>
        </w:rPr>
        <w:t xml:space="preserve">results of </w:t>
      </w:r>
      <w:r w:rsidRPr="00B35772">
        <w:rPr>
          <w:rStyle w:val="Code"/>
        </w:rPr>
        <w:t>visitors</w:t>
      </w:r>
      <w:r>
        <w:rPr>
          <w:rFonts w:eastAsia="MS Gothic"/>
          <w:i/>
          <w:iCs/>
        </w:rPr>
        <w:t>,</w:t>
      </w:r>
      <w:r w:rsidRPr="00D46E09">
        <w:rPr>
          <w:rFonts w:eastAsia="MS Gothic"/>
        </w:rPr>
        <w:t xml:space="preserve"> as shown in </w:t>
      </w:r>
      <w:r>
        <w:rPr>
          <w:rFonts w:eastAsia="MS Gothic"/>
        </w:rPr>
        <w:t>F</w:t>
      </w:r>
      <w:r w:rsidRPr="00D46E09">
        <w:rPr>
          <w:rFonts w:eastAsia="MS Gothic"/>
        </w:rPr>
        <w:t xml:space="preserve">igure </w:t>
      </w:r>
      <w:r w:rsidR="00822896">
        <w:rPr>
          <w:rFonts w:eastAsia="MS Gothic"/>
        </w:rPr>
        <w:t>2</w:t>
      </w:r>
      <w:r w:rsidRPr="00D46E09">
        <w:rPr>
          <w:rFonts w:eastAsia="MS Gothic"/>
        </w:rPr>
        <w:t xml:space="preserve">. </w:t>
      </w:r>
    </w:p>
    <w:p w14:paraId="0469BBA6" w14:textId="77777777" w:rsidR="00410E96" w:rsidRPr="00D46E09" w:rsidRDefault="00410E96" w:rsidP="00410E96">
      <w:pPr>
        <w:outlineLvl w:val="2"/>
        <w:rPr>
          <w:rFonts w:eastAsia="MS Gothic"/>
          <w:bCs/>
        </w:rPr>
      </w:pPr>
      <w:r w:rsidRPr="00D46E09">
        <mc:AlternateContent>
          <mc:Choice Requires="wps">
            <w:drawing>
              <wp:inline distT="0" distB="0" distL="0" distR="0" wp14:anchorId="008D4AAB" wp14:editId="4776245D">
                <wp:extent cx="2590800" cy="358815"/>
                <wp:effectExtent l="0" t="0" r="12700" b="14605"/>
                <wp:docPr id="6170035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0" cy="358815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7C2B53" w14:textId="77777777" w:rsidR="00410E96" w:rsidRPr="001C1748" w:rsidRDefault="00410E96" w:rsidP="00410E96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</w:t>
                            </w:r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dump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visitors;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08D4AAB" id="_x0000_s1030" type="#_x0000_t202" style="width:204pt;height:2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" fillcolor="#c6d9f1">
                <v:textbox style="mso-fit-shape-to-text:t">
                  <w:txbxContent>
                    <w:p w14:paraId="387C2B53" w14:textId="77777777" w:rsidR="00410E96" w:rsidRPr="001C1748" w:rsidRDefault="00410E96" w:rsidP="00410E96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</w:t>
                      </w:r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>dump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visitors;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75091B0" w14:textId="77777777" w:rsidR="00410E96" w:rsidRDefault="00410E96" w:rsidP="00410E96">
      <w:pPr>
        <w:keepNext/>
        <w:jc w:val="center"/>
        <w:outlineLvl w:val="2"/>
      </w:pPr>
      <w:r>
        <w:lastRenderedPageBreak/>
        <w:drawing>
          <wp:inline distT="0" distB="0" distL="0" distR="0" wp14:anchorId="1A5DDE01" wp14:editId="1E1A7F9E">
            <wp:extent cx="1982709" cy="2463621"/>
            <wp:effectExtent l="12700" t="12700" r="11430" b="13335"/>
            <wp:docPr id="1471624178" name="Picture 617003583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700358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7269" cy="2494138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8F20A98" w14:textId="01DE9F37" w:rsidR="00410E96" w:rsidRPr="00D46E09" w:rsidRDefault="00410E96" w:rsidP="00410E96">
      <w:pPr>
        <w:pStyle w:val="Caption"/>
        <w:rPr>
          <w:rFonts w:eastAsia="MS Gothic"/>
          <w:bCs w:val="0"/>
        </w:rPr>
      </w:pPr>
      <w:r>
        <w:t xml:space="preserve">Figure </w:t>
      </w:r>
      <w:r w:rsidR="00822896">
        <w:t>2</w:t>
      </w:r>
      <w:r>
        <w:t xml:space="preserve">: </w:t>
      </w:r>
      <w:r w:rsidRPr="00C923CE">
        <w:t xml:space="preserve">Bag of </w:t>
      </w:r>
      <w:r w:rsidRPr="00B35772">
        <w:rPr>
          <w:rStyle w:val="Code"/>
        </w:rPr>
        <w:t>visitors</w:t>
      </w:r>
      <w:r w:rsidRPr="00C923CE">
        <w:t xml:space="preserve"> Records</w:t>
      </w:r>
    </w:p>
    <w:p w14:paraId="188D3426" w14:textId="77777777" w:rsidR="00410E96" w:rsidRDefault="00410E96" w:rsidP="00410E96">
      <w:pPr>
        <w:ind w:firstLine="720"/>
        <w:outlineLvl w:val="2"/>
        <w:rPr>
          <w:rFonts w:eastAsia="MS Gothic"/>
        </w:rPr>
      </w:pPr>
    </w:p>
    <w:p w14:paraId="7C1661DB" w14:textId="77777777" w:rsidR="00410E96" w:rsidRPr="002E5A1C" w:rsidRDefault="00410E96" w:rsidP="00410E96">
      <w:pPr>
        <w:ind w:firstLine="720"/>
        <w:outlineLvl w:val="2"/>
        <w:rPr>
          <w:rFonts w:eastAsia="MS Gothic"/>
          <w:bCs/>
        </w:rPr>
      </w:pPr>
      <w:r>
        <w:rPr>
          <w:rFonts w:eastAsia="MS Gothic"/>
        </w:rPr>
        <w:t>You</w:t>
      </w:r>
      <w:r w:rsidRPr="005839E8">
        <w:rPr>
          <w:rFonts w:eastAsia="MS Gothic"/>
        </w:rPr>
        <w:t xml:space="preserve"> apply the same commands for the second file</w:t>
      </w:r>
      <w:r>
        <w:rPr>
          <w:rFonts w:eastAsia="MS Gothic"/>
        </w:rPr>
        <w:t>,</w:t>
      </w:r>
      <w:r w:rsidRPr="005839E8">
        <w:rPr>
          <w:rFonts w:eastAsia="MS Gothic"/>
        </w:rPr>
        <w:t xml:space="preserve"> </w:t>
      </w:r>
      <w:r w:rsidRPr="008B63CA">
        <w:rPr>
          <w:rStyle w:val="Code"/>
        </w:rPr>
        <w:t>PageRank</w:t>
      </w:r>
      <w:r>
        <w:rPr>
          <w:rFonts w:eastAsia="MS Gothic"/>
        </w:rPr>
        <w:t>,</w:t>
      </w:r>
      <w:r w:rsidRPr="005839E8">
        <w:rPr>
          <w:rFonts w:eastAsia="MS Gothic"/>
        </w:rPr>
        <w:t xml:space="preserve"> from HDFS and name the file </w:t>
      </w:r>
      <w:r w:rsidRPr="008B63CA">
        <w:rPr>
          <w:rStyle w:val="Code"/>
        </w:rPr>
        <w:t>webpages</w:t>
      </w:r>
      <w:r w:rsidRPr="005839E8">
        <w:rPr>
          <w:rFonts w:eastAsia="MS Gothic"/>
        </w:rPr>
        <w:t xml:space="preserve">. The file has </w:t>
      </w:r>
      <w:r>
        <w:rPr>
          <w:rFonts w:eastAsia="MS Gothic"/>
        </w:rPr>
        <w:t>two</w:t>
      </w:r>
      <w:r w:rsidRPr="005839E8">
        <w:rPr>
          <w:rFonts w:eastAsia="MS Gothic"/>
        </w:rPr>
        <w:t xml:space="preserve"> fields: </w:t>
      </w:r>
      <w:r w:rsidRPr="008B63CA">
        <w:rPr>
          <w:rStyle w:val="Code"/>
        </w:rPr>
        <w:t>site</w:t>
      </w:r>
      <w:r w:rsidRPr="005839E8">
        <w:rPr>
          <w:rFonts w:eastAsia="MS Gothic"/>
        </w:rPr>
        <w:t xml:space="preserve"> (chararray), and </w:t>
      </w:r>
      <w:r w:rsidRPr="008B63CA">
        <w:rPr>
          <w:rStyle w:val="Code"/>
        </w:rPr>
        <w:t>rating</w:t>
      </w:r>
      <w:r w:rsidRPr="005839E8">
        <w:rPr>
          <w:rFonts w:eastAsia="MS Gothic"/>
        </w:rPr>
        <w:t xml:space="preserve"> (double). The command below executes this step. As shown, the file loader</w:t>
      </w:r>
      <w:r>
        <w:rPr>
          <w:rFonts w:eastAsia="MS Gothic"/>
        </w:rPr>
        <w:t>,</w:t>
      </w:r>
      <w:r w:rsidRPr="005839E8">
        <w:rPr>
          <w:rFonts w:eastAsia="MS Gothic"/>
        </w:rPr>
        <w:t xml:space="preserve"> </w:t>
      </w:r>
      <w:r w:rsidRPr="008B63CA">
        <w:rPr>
          <w:rStyle w:val="Code"/>
        </w:rPr>
        <w:t>PigStorage</w:t>
      </w:r>
      <w:r>
        <w:rPr>
          <w:rFonts w:eastAsia="MS Gothic"/>
        </w:rPr>
        <w:t>,</w:t>
      </w:r>
      <w:r w:rsidRPr="005839E8">
        <w:rPr>
          <w:rFonts w:eastAsia="MS Gothic"/>
        </w:rPr>
        <w:t xml:space="preserve"> is used to load the relations using a field</w:t>
      </w:r>
      <w:r>
        <w:rPr>
          <w:rFonts w:eastAsia="MS Gothic"/>
        </w:rPr>
        <w:t>-</w:t>
      </w:r>
      <w:r w:rsidRPr="005839E8">
        <w:rPr>
          <w:rFonts w:eastAsia="MS Gothic"/>
        </w:rPr>
        <w:t>delimited text format.</w:t>
      </w:r>
      <w:r>
        <w:rPr>
          <w:rFonts w:eastAsia="MS Gothic"/>
        </w:rPr>
        <w:t xml:space="preserve"> T</w:t>
      </w:r>
      <w:r w:rsidRPr="005839E8">
        <w:rPr>
          <w:rFonts w:eastAsia="MS Gothic"/>
        </w:rPr>
        <w:t>he default delimiter</w:t>
      </w:r>
      <w:r>
        <w:rPr>
          <w:rFonts w:eastAsia="MS Gothic"/>
        </w:rPr>
        <w:t xml:space="preserve"> is</w:t>
      </w:r>
      <w:r w:rsidRPr="005839E8">
        <w:rPr>
          <w:rFonts w:eastAsia="MS Gothic"/>
        </w:rPr>
        <w:t xml:space="preserve"> </w:t>
      </w:r>
      <w:r>
        <w:rPr>
          <w:rFonts w:eastAsia="MS Gothic"/>
        </w:rPr>
        <w:t>"</w:t>
      </w:r>
      <w:r w:rsidRPr="005839E8">
        <w:rPr>
          <w:rFonts w:eastAsia="MS Gothic"/>
        </w:rPr>
        <w:t>tab</w:t>
      </w:r>
      <w:r>
        <w:rPr>
          <w:rFonts w:eastAsia="MS Gothic"/>
        </w:rPr>
        <w:t>"</w:t>
      </w:r>
      <w:r w:rsidRPr="005839E8">
        <w:rPr>
          <w:rFonts w:eastAsia="MS Gothic"/>
        </w:rPr>
        <w:t>.</w:t>
      </w:r>
      <w:r>
        <w:rPr>
          <w:rFonts w:eastAsia="MS Gothic"/>
        </w:rPr>
        <w:t xml:space="preserve"> </w:t>
      </w:r>
      <w:r w:rsidRPr="005839E8">
        <w:rPr>
          <w:rFonts w:eastAsia="MS Gothic"/>
        </w:rPr>
        <w:t xml:space="preserve">Other delimiters can be specified in the command line by using </w:t>
      </w:r>
      <w:r w:rsidRPr="008B63CA">
        <w:rPr>
          <w:rStyle w:val="Code"/>
        </w:rPr>
        <w:t>using PigStorage(' ')</w:t>
      </w:r>
      <w:r w:rsidRPr="005839E8">
        <w:rPr>
          <w:rFonts w:eastAsia="MS Gothic"/>
        </w:rPr>
        <w:t xml:space="preserve">. Since commas separate the values in </w:t>
      </w:r>
      <w:r w:rsidRPr="008B63CA">
        <w:rPr>
          <w:rStyle w:val="Code"/>
        </w:rPr>
        <w:t>VisitorLog</w:t>
      </w:r>
      <w:r w:rsidRPr="005839E8">
        <w:rPr>
          <w:rFonts w:eastAsia="MS Gothic"/>
        </w:rPr>
        <w:t xml:space="preserve"> and </w:t>
      </w:r>
      <w:r w:rsidRPr="008B63CA">
        <w:rPr>
          <w:rStyle w:val="Code"/>
        </w:rPr>
        <w:t>PageRank</w:t>
      </w:r>
      <w:r w:rsidRPr="005839E8">
        <w:rPr>
          <w:rFonts w:eastAsia="MS Gothic"/>
        </w:rPr>
        <w:t xml:space="preserve">, the command using </w:t>
      </w:r>
      <w:r w:rsidRPr="008B63CA">
        <w:rPr>
          <w:rStyle w:val="Code"/>
        </w:rPr>
        <w:t>PigStorage(',')</w:t>
      </w:r>
      <w:r w:rsidRPr="005839E8">
        <w:rPr>
          <w:rFonts w:eastAsia="MS Gothic"/>
        </w:rPr>
        <w:t xml:space="preserve"> is used to load these files from HDFS</w:t>
      </w:r>
    </w:p>
    <w:p w14:paraId="01B4F66A" w14:textId="77777777" w:rsidR="00410E96" w:rsidRPr="00D46E09" w:rsidRDefault="00410E96" w:rsidP="00410E96">
      <w:pPr>
        <w:outlineLvl w:val="2"/>
        <w:rPr>
          <w:rFonts w:eastAsia="MS Gothic"/>
          <w:bCs/>
        </w:rPr>
      </w:pPr>
      <w:r w:rsidRPr="00D46E09">
        <mc:AlternateContent>
          <mc:Choice Requires="wps">
            <w:drawing>
              <wp:inline distT="0" distB="0" distL="0" distR="0" wp14:anchorId="799E8D29" wp14:editId="529A6A02">
                <wp:extent cx="5615940" cy="541020"/>
                <wp:effectExtent l="0" t="0" r="10160" b="19050"/>
                <wp:docPr id="6170035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5940" cy="541020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8694AE" w14:textId="77777777" w:rsidR="00410E96" w:rsidRPr="001C1748" w:rsidRDefault="00410E96" w:rsidP="00410E96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webpages = </w:t>
                            </w:r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load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'PG/TutorialA/input/PageRank' using PigStorage(',') AS(site:chararray,rating:double);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99E8D29" id="_x0000_s1031" type="#_x0000_t202" style="width:442.2pt;height:4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" fillcolor="#c6d9f1">
                <v:textbox style="mso-fit-shape-to-text:t">
                  <w:txbxContent>
                    <w:p w14:paraId="4D8694AE" w14:textId="77777777" w:rsidR="00410E96" w:rsidRPr="001C1748" w:rsidRDefault="00410E96" w:rsidP="00410E96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webpages = </w:t>
                      </w:r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>load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'PG/TutorialA/input/PageRank' using PigStorage(',') AS(site:chararray,rating:double);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65DEA8C" w14:textId="77777777" w:rsidR="00410E96" w:rsidRPr="00D46E09" w:rsidRDefault="00410E96" w:rsidP="00410E96">
      <w:pPr>
        <w:outlineLvl w:val="2"/>
        <w:rPr>
          <w:rFonts w:eastAsia="MS Gothic"/>
          <w:bCs/>
        </w:rPr>
      </w:pPr>
      <w:r>
        <w:rPr>
          <w:rFonts w:eastAsia="MS Gothic"/>
        </w:rPr>
        <w:t>You</w:t>
      </w:r>
      <w:r w:rsidRPr="00D46E09">
        <w:rPr>
          <w:rFonts w:eastAsia="MS Gothic"/>
        </w:rPr>
        <w:t xml:space="preserve"> perform the </w:t>
      </w:r>
      <w:r>
        <w:rPr>
          <w:rFonts w:eastAsia="MS Gothic"/>
        </w:rPr>
        <w:t xml:space="preserve">following </w:t>
      </w:r>
      <w:r w:rsidRPr="00D46E09">
        <w:rPr>
          <w:rFonts w:eastAsia="MS Gothic"/>
        </w:rPr>
        <w:t>command</w:t>
      </w:r>
      <w:r>
        <w:rPr>
          <w:rFonts w:eastAsia="MS Gothic"/>
        </w:rPr>
        <w:t>:</w:t>
      </w:r>
    </w:p>
    <w:p w14:paraId="2BFBAC85" w14:textId="77777777" w:rsidR="00410E96" w:rsidRDefault="00410E96" w:rsidP="00410E96">
      <w:pPr>
        <w:outlineLvl w:val="2"/>
        <w:rPr>
          <w:rFonts w:eastAsia="MS Gothic"/>
          <w:bCs/>
        </w:rPr>
      </w:pPr>
      <w:r w:rsidRPr="00D46E09">
        <mc:AlternateContent>
          <mc:Choice Requires="wps">
            <w:drawing>
              <wp:inline distT="0" distB="0" distL="0" distR="0" wp14:anchorId="08E1C232" wp14:editId="57E3A81E">
                <wp:extent cx="2613660" cy="533400"/>
                <wp:effectExtent l="0" t="0" r="15240" b="14605"/>
                <wp:docPr id="6170035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3660" cy="533400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C237BB" w14:textId="77777777" w:rsidR="00410E96" w:rsidRPr="001C1748" w:rsidRDefault="00410E96" w:rsidP="00410E96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</w:t>
                            </w:r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dump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webpages;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8E1C232" id="_x0000_s1032" type="#_x0000_t202" style="width:205.8pt;height:4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" fillcolor="#c6d9f1">
                <v:textbox style="mso-fit-shape-to-text:t">
                  <w:txbxContent>
                    <w:p w14:paraId="64C237BB" w14:textId="77777777" w:rsidR="00410E96" w:rsidRPr="001C1748" w:rsidRDefault="00410E96" w:rsidP="00410E96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</w:t>
                      </w:r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>dump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webpages;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1162283" w14:textId="366AF4A4" w:rsidR="00410E96" w:rsidRPr="00D46E09" w:rsidRDefault="00410E96" w:rsidP="00410E96">
      <w:pPr>
        <w:outlineLvl w:val="2"/>
        <w:rPr>
          <w:rFonts w:eastAsia="MS Gothic"/>
          <w:bCs/>
        </w:rPr>
      </w:pPr>
      <w:r w:rsidRPr="00D46E09">
        <w:rPr>
          <w:rFonts w:eastAsia="MS Gothic"/>
        </w:rPr>
        <w:t xml:space="preserve">to show the results as </w:t>
      </w:r>
      <w:r>
        <w:rPr>
          <w:rFonts w:eastAsia="MS Gothic"/>
        </w:rPr>
        <w:t xml:space="preserve">reflected </w:t>
      </w:r>
      <w:r w:rsidRPr="00D46E09">
        <w:rPr>
          <w:rFonts w:eastAsia="MS Gothic"/>
        </w:rPr>
        <w:t xml:space="preserve">in </w:t>
      </w:r>
      <w:r>
        <w:rPr>
          <w:rFonts w:eastAsia="MS Gothic"/>
        </w:rPr>
        <w:t>F</w:t>
      </w:r>
      <w:r w:rsidRPr="00D46E09">
        <w:rPr>
          <w:rFonts w:eastAsia="MS Gothic"/>
        </w:rPr>
        <w:t xml:space="preserve">igure </w:t>
      </w:r>
      <w:r w:rsidR="00822896">
        <w:rPr>
          <w:rFonts w:eastAsia="MS Gothic"/>
        </w:rPr>
        <w:t>3</w:t>
      </w:r>
      <w:r w:rsidRPr="00D46E09">
        <w:rPr>
          <w:rFonts w:eastAsia="MS Gothic"/>
        </w:rPr>
        <w:t>.</w:t>
      </w:r>
    </w:p>
    <w:p w14:paraId="7936DE44" w14:textId="77777777" w:rsidR="00410E96" w:rsidRDefault="00410E96" w:rsidP="00410E96">
      <w:pPr>
        <w:keepNext/>
        <w:jc w:val="center"/>
        <w:outlineLvl w:val="2"/>
      </w:pPr>
      <w:r>
        <w:drawing>
          <wp:inline distT="0" distB="0" distL="0" distR="0" wp14:anchorId="53B56A54" wp14:editId="71BCF3C7">
            <wp:extent cx="1693546" cy="1307939"/>
            <wp:effectExtent l="12700" t="12700" r="8255" b="13335"/>
            <wp:docPr id="1653922536" name="Picture 1044649728" descr="A picture containing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4649728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1762" cy="1314284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48F9DF72" w14:textId="7E2F5E85" w:rsidR="00410E96" w:rsidRDefault="00410E96" w:rsidP="00410E96">
      <w:pPr>
        <w:pStyle w:val="Caption"/>
      </w:pPr>
      <w:r>
        <w:t xml:space="preserve">Figure </w:t>
      </w:r>
      <w:r w:rsidR="00822896">
        <w:t>3</w:t>
      </w:r>
      <w:r>
        <w:t xml:space="preserve">: </w:t>
      </w:r>
      <w:r w:rsidRPr="00652B13">
        <w:t xml:space="preserve">Bag of </w:t>
      </w:r>
      <w:r w:rsidRPr="009D4764">
        <w:rPr>
          <w:rStyle w:val="Code"/>
        </w:rPr>
        <w:t>webpages</w:t>
      </w:r>
      <w:r w:rsidRPr="00652B13">
        <w:t xml:space="preserve"> Records</w:t>
      </w:r>
    </w:p>
    <w:p w14:paraId="34FE0549" w14:textId="77777777" w:rsidR="00410E96" w:rsidRDefault="00410E96" w:rsidP="00410E96">
      <w:pPr>
        <w:outlineLvl w:val="2"/>
        <w:rPr>
          <w:rFonts w:eastAsia="MS Gothic"/>
        </w:rPr>
      </w:pPr>
    </w:p>
    <w:p w14:paraId="101D9871" w14:textId="77777777" w:rsidR="00410E96" w:rsidRDefault="00410E96" w:rsidP="00410E96">
      <w:pPr>
        <w:ind w:firstLine="720"/>
        <w:outlineLvl w:val="2"/>
      </w:pPr>
      <w:r>
        <w:rPr>
          <w:rFonts w:eastAsia="MS Gothic"/>
        </w:rPr>
        <w:lastRenderedPageBreak/>
        <w:t xml:space="preserve">Note that you can use </w:t>
      </w:r>
      <w:r>
        <w:t>o</w:t>
      </w:r>
      <w:r w:rsidRPr="00D46E09">
        <w:t xml:space="preserve">ther </w:t>
      </w:r>
      <w:r>
        <w:t xml:space="preserve">storage </w:t>
      </w:r>
      <w:r w:rsidRPr="00D46E09">
        <w:t>functions</w:t>
      </w:r>
      <w:r>
        <w:t xml:space="preserve">, based on the </w:t>
      </w:r>
      <w:r w:rsidRPr="00D46E09">
        <w:t>structure of the input files</w:t>
      </w:r>
      <w:r>
        <w:t>, as follows:</w:t>
      </w:r>
    </w:p>
    <w:p w14:paraId="5A6DCF23" w14:textId="77777777" w:rsidR="00410E96" w:rsidRPr="00554869" w:rsidRDefault="00410E96" w:rsidP="00410E96">
      <w:pPr>
        <w:pStyle w:val="ListParagraph"/>
        <w:numPr>
          <w:ilvl w:val="0"/>
          <w:numId w:val="3"/>
        </w:numPr>
        <w:spacing w:after="0" w:line="480" w:lineRule="auto"/>
        <w:outlineLvl w:val="2"/>
        <w:rPr>
          <w:rFonts w:eastAsia="MS Gothic"/>
          <w:bCs/>
        </w:rPr>
      </w:pPr>
      <w:r w:rsidRPr="00554869">
        <w:rPr>
          <w:rStyle w:val="Code"/>
        </w:rPr>
        <w:t>HBaseStorage</w:t>
      </w:r>
      <w:r w:rsidRPr="00D46E09">
        <w:t xml:space="preserve"> </w:t>
      </w:r>
      <w:r>
        <w:t xml:space="preserve">is used </w:t>
      </w:r>
      <w:r w:rsidRPr="00D46E09">
        <w:t>when loading data from HBase</w:t>
      </w:r>
      <w:r>
        <w:t>.</w:t>
      </w:r>
    </w:p>
    <w:p w14:paraId="41B0525F" w14:textId="77777777" w:rsidR="00410E96" w:rsidRPr="00554869" w:rsidRDefault="00410E96" w:rsidP="00410E96">
      <w:pPr>
        <w:pStyle w:val="ListParagraph"/>
        <w:numPr>
          <w:ilvl w:val="0"/>
          <w:numId w:val="3"/>
        </w:numPr>
        <w:spacing w:after="0" w:line="480" w:lineRule="auto"/>
        <w:outlineLvl w:val="2"/>
        <w:rPr>
          <w:rFonts w:eastAsia="MS Gothic"/>
          <w:bCs/>
        </w:rPr>
      </w:pPr>
      <w:r w:rsidRPr="00554869">
        <w:rPr>
          <w:rStyle w:val="Code"/>
        </w:rPr>
        <w:t>BinStorage</w:t>
      </w:r>
      <w:r w:rsidRPr="00D46E09">
        <w:t xml:space="preserve"> </w:t>
      </w:r>
      <w:r>
        <w:t xml:space="preserve">is used </w:t>
      </w:r>
      <w:r w:rsidRPr="00D46E09">
        <w:t>when loading data from binary files</w:t>
      </w:r>
      <w:r>
        <w:t>.</w:t>
      </w:r>
    </w:p>
    <w:p w14:paraId="2454EC7E" w14:textId="77777777" w:rsidR="00410E96" w:rsidRPr="00DD04BF" w:rsidRDefault="00410E96" w:rsidP="00410E96">
      <w:pPr>
        <w:pStyle w:val="ListParagraph"/>
        <w:numPr>
          <w:ilvl w:val="0"/>
          <w:numId w:val="3"/>
        </w:numPr>
        <w:spacing w:after="0" w:line="480" w:lineRule="auto"/>
        <w:outlineLvl w:val="2"/>
        <w:rPr>
          <w:rFonts w:eastAsia="MS Gothic"/>
          <w:bCs/>
        </w:rPr>
      </w:pPr>
      <w:r w:rsidRPr="00554869">
        <w:rPr>
          <w:rStyle w:val="Code"/>
        </w:rPr>
        <w:t>BinaryStorage</w:t>
      </w:r>
      <w:r w:rsidRPr="00D46E09">
        <w:t xml:space="preserve"> </w:t>
      </w:r>
      <w:r>
        <w:t xml:space="preserve">is used </w:t>
      </w:r>
      <w:r w:rsidRPr="00D46E09">
        <w:t>when files contain bytearray data types.</w:t>
      </w:r>
    </w:p>
    <w:p w14:paraId="6901596A" w14:textId="77777777" w:rsidR="00410E96" w:rsidRPr="005839E8" w:rsidRDefault="00410E96" w:rsidP="00410E96">
      <w:pPr>
        <w:ind w:firstLine="720"/>
        <w:outlineLvl w:val="2"/>
        <w:rPr>
          <w:rFonts w:eastAsia="MS Gothic"/>
          <w:bCs/>
        </w:rPr>
      </w:pPr>
      <w:r w:rsidRPr="005839E8">
        <w:rPr>
          <w:rFonts w:eastAsia="MS Gothic"/>
        </w:rPr>
        <w:t xml:space="preserve">In the next step, </w:t>
      </w:r>
      <w:r>
        <w:rPr>
          <w:rFonts w:eastAsia="MS Gothic"/>
        </w:rPr>
        <w:t>you</w:t>
      </w:r>
      <w:r w:rsidRPr="005839E8">
        <w:rPr>
          <w:rFonts w:eastAsia="MS Gothic"/>
        </w:rPr>
        <w:t xml:space="preserve"> join the two </w:t>
      </w:r>
      <w:r>
        <w:rPr>
          <w:rFonts w:eastAsia="MS Gothic"/>
        </w:rPr>
        <w:t>bags</w:t>
      </w:r>
      <w:r w:rsidRPr="005839E8">
        <w:rPr>
          <w:rFonts w:eastAsia="MS Gothic"/>
        </w:rPr>
        <w:t xml:space="preserve"> (</w:t>
      </w:r>
      <w:r w:rsidRPr="00E7064F">
        <w:rPr>
          <w:rStyle w:val="Code"/>
        </w:rPr>
        <w:t>visitors</w:t>
      </w:r>
      <w:r w:rsidRPr="005839E8">
        <w:rPr>
          <w:rFonts w:eastAsia="MS Gothic"/>
        </w:rPr>
        <w:t xml:space="preserve"> and </w:t>
      </w:r>
      <w:r w:rsidRPr="00E7064F">
        <w:rPr>
          <w:rStyle w:val="Code"/>
        </w:rPr>
        <w:t>webpages</w:t>
      </w:r>
      <w:r w:rsidRPr="005839E8">
        <w:rPr>
          <w:rFonts w:eastAsia="MS Gothic"/>
        </w:rPr>
        <w:t xml:space="preserve">) by their respective </w:t>
      </w:r>
      <w:r>
        <w:rPr>
          <w:rFonts w:eastAsia="MS Gothic"/>
        </w:rPr>
        <w:t>fields, which</w:t>
      </w:r>
      <w:r w:rsidRPr="005839E8">
        <w:rPr>
          <w:rFonts w:eastAsia="MS Gothic"/>
        </w:rPr>
        <w:t xml:space="preserve"> are both named </w:t>
      </w:r>
      <w:r w:rsidRPr="00E7064F">
        <w:rPr>
          <w:rStyle w:val="Code"/>
        </w:rPr>
        <w:t>site</w:t>
      </w:r>
      <w:r w:rsidRPr="005839E8">
        <w:rPr>
          <w:rFonts w:eastAsia="MS Gothic"/>
        </w:rPr>
        <w:t>, by using the following command</w:t>
      </w:r>
      <w:r>
        <w:rPr>
          <w:rFonts w:eastAsia="MS Gothic"/>
        </w:rPr>
        <w:t>:</w:t>
      </w:r>
    </w:p>
    <w:p w14:paraId="73D027D3" w14:textId="77777777" w:rsidR="00410E96" w:rsidRDefault="00410E96" w:rsidP="00410E96">
      <w:pPr>
        <w:outlineLvl w:val="2"/>
        <w:rPr>
          <w:rFonts w:eastAsia="MS Gothic"/>
          <w:bCs/>
        </w:rPr>
      </w:pPr>
      <w:r w:rsidRPr="00D46E09">
        <mc:AlternateContent>
          <mc:Choice Requires="wps">
            <w:drawing>
              <wp:inline distT="0" distB="0" distL="0" distR="0" wp14:anchorId="78E0FC45" wp14:editId="6A3AE151">
                <wp:extent cx="5303520" cy="434340"/>
                <wp:effectExtent l="0" t="0" r="17780" b="19050"/>
                <wp:docPr id="61700354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3520" cy="434340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A87EEC" w14:textId="77777777" w:rsidR="00410E96" w:rsidRPr="001C1748" w:rsidRDefault="00410E96" w:rsidP="00410E96">
                            <w:pPr>
                              <w:spacing w:line="240" w:lineRule="auto"/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</w:t>
                            </w:r>
                            <w:r w:rsidRPr="001C1748"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  <w:t xml:space="preserve">visitors_webpages = </w:t>
                            </w:r>
                            <w:r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  <w:t>join</w:t>
                            </w:r>
                            <w:r w:rsidRPr="001C1748"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  <w:t xml:space="preserve"> visitors </w:t>
                            </w:r>
                            <w:r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  <w:t>by</w:t>
                            </w:r>
                            <w:r w:rsidRPr="001C1748"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  <w:t xml:space="preserve"> site, webpages </w:t>
                            </w:r>
                            <w:r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  <w:t>by</w:t>
                            </w:r>
                            <w:r w:rsidRPr="001C1748"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  <w:t xml:space="preserve"> site;</w:t>
                            </w:r>
                          </w:p>
                          <w:p w14:paraId="4219DC3B" w14:textId="77777777" w:rsidR="00410E96" w:rsidRPr="001C1748" w:rsidRDefault="00410E96" w:rsidP="00410E96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8E0FC45" id="_x0000_s1033" type="#_x0000_t202" style="width:417.6pt;height:3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" fillcolor="#c6d9f1">
                <v:textbox style="mso-fit-shape-to-text:t">
                  <w:txbxContent>
                    <w:p w14:paraId="13A87EEC" w14:textId="77777777" w:rsidR="00410E96" w:rsidRPr="001C1748" w:rsidRDefault="00410E96" w:rsidP="00410E96">
                      <w:pPr>
                        <w:spacing w:line="240" w:lineRule="auto"/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</w:t>
                      </w:r>
                      <w:r w:rsidRPr="001C1748"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  <w:t xml:space="preserve">visitors_webpages = </w:t>
                      </w:r>
                      <w:r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  <w:t>join</w:t>
                      </w:r>
                      <w:r w:rsidRPr="001C1748"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  <w:t xml:space="preserve"> visitors </w:t>
                      </w:r>
                      <w:r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  <w:t>by</w:t>
                      </w:r>
                      <w:r w:rsidRPr="001C1748"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  <w:t xml:space="preserve"> site, webpages </w:t>
                      </w:r>
                      <w:r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  <w:t>by</w:t>
                      </w:r>
                      <w:r w:rsidRPr="001C1748"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  <w:t xml:space="preserve"> site;</w:t>
                      </w:r>
                    </w:p>
                    <w:p w14:paraId="4219DC3B" w14:textId="77777777" w:rsidR="00410E96" w:rsidRPr="001C1748" w:rsidRDefault="00410E96" w:rsidP="00410E96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394AE36" w14:textId="77777777" w:rsidR="00410E96" w:rsidRPr="00D46E09" w:rsidRDefault="00410E96" w:rsidP="00410E96">
      <w:pPr>
        <w:outlineLvl w:val="2"/>
        <w:rPr>
          <w:rFonts w:eastAsia="MS Gothic"/>
          <w:bCs/>
        </w:rPr>
      </w:pPr>
      <w:r w:rsidRPr="005839E8">
        <w:rPr>
          <w:rFonts w:eastAsia="MS Gothic"/>
        </w:rPr>
        <w:t xml:space="preserve">The joining </w:t>
      </w:r>
      <w:r>
        <w:rPr>
          <w:rFonts w:eastAsia="MS Gothic"/>
        </w:rPr>
        <w:t>fields</w:t>
      </w:r>
      <w:r w:rsidRPr="005839E8">
        <w:rPr>
          <w:rFonts w:eastAsia="MS Gothic"/>
        </w:rPr>
        <w:t xml:space="preserve"> do not need to have the same name.</w:t>
      </w:r>
    </w:p>
    <w:p w14:paraId="49EBF7F4" w14:textId="5FB13EA1" w:rsidR="00410E96" w:rsidRPr="005839E8" w:rsidRDefault="00410E96" w:rsidP="00410E96">
      <w:pPr>
        <w:outlineLvl w:val="2"/>
        <w:rPr>
          <w:rFonts w:eastAsia="MS Gothic"/>
          <w:bCs/>
        </w:rPr>
      </w:pPr>
      <w:r w:rsidRPr="005839E8">
        <w:rPr>
          <w:rFonts w:eastAsia="MS Gothic"/>
        </w:rPr>
        <w:t>Figur</w:t>
      </w:r>
      <w:r w:rsidR="00822896">
        <w:rPr>
          <w:rFonts w:eastAsia="MS Gothic"/>
        </w:rPr>
        <w:t>e 4</w:t>
      </w:r>
      <w:r w:rsidRPr="005839E8">
        <w:rPr>
          <w:rFonts w:eastAsia="MS Gothic"/>
        </w:rPr>
        <w:t xml:space="preserve"> shows the records in </w:t>
      </w:r>
      <w:r w:rsidRPr="00E7064F">
        <w:rPr>
          <w:rStyle w:val="Code"/>
        </w:rPr>
        <w:t>visitors_webpages</w:t>
      </w:r>
      <w:r w:rsidRPr="005839E8">
        <w:rPr>
          <w:rFonts w:eastAsia="MS Gothic"/>
        </w:rPr>
        <w:t xml:space="preserve"> that can be generated using the command:</w:t>
      </w:r>
    </w:p>
    <w:p w14:paraId="7C94172A" w14:textId="77777777" w:rsidR="00410E96" w:rsidRPr="00D46E09" w:rsidRDefault="00410E96" w:rsidP="00410E96">
      <w:pPr>
        <w:outlineLvl w:val="2"/>
        <w:rPr>
          <w:rFonts w:eastAsia="MS Gothic"/>
          <w:bCs/>
        </w:rPr>
      </w:pPr>
      <w:r w:rsidRPr="00D46E09">
        <mc:AlternateContent>
          <mc:Choice Requires="wps">
            <w:drawing>
              <wp:inline distT="0" distB="0" distL="0" distR="0" wp14:anchorId="6FE2E32C" wp14:editId="6E320DC3">
                <wp:extent cx="2545080" cy="457200"/>
                <wp:effectExtent l="0" t="0" r="7620" b="14605"/>
                <wp:docPr id="6170035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5080" cy="457200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B91AF2" w14:textId="77777777" w:rsidR="00410E96" w:rsidRPr="001C1748" w:rsidRDefault="00410E96" w:rsidP="00410E96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</w:t>
                            </w:r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dump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visitors_webpages;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FE2E32C" id="_x0000_s1034" type="#_x0000_t202" style="width:200.4pt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" fillcolor="#c6d9f1">
                <v:textbox style="mso-fit-shape-to-text:t">
                  <w:txbxContent>
                    <w:p w14:paraId="4BB91AF2" w14:textId="77777777" w:rsidR="00410E96" w:rsidRPr="001C1748" w:rsidRDefault="00410E96" w:rsidP="00410E96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</w:t>
                      </w:r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>dump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visitors_webpages;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849AA0E" w14:textId="77777777" w:rsidR="00410E96" w:rsidRDefault="00410E96" w:rsidP="00410E96">
      <w:pPr>
        <w:keepNext/>
        <w:jc w:val="center"/>
        <w:outlineLvl w:val="2"/>
      </w:pPr>
      <w:r>
        <w:drawing>
          <wp:inline distT="0" distB="0" distL="0" distR="0" wp14:anchorId="1146D892" wp14:editId="65EF0DB6">
            <wp:extent cx="2348947" cy="1864181"/>
            <wp:effectExtent l="12700" t="12700" r="13335" b="15875"/>
            <wp:docPr id="633988778" name="Picture 1044649729" descr="A close up of a pers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4649729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095" cy="187461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D0DC869" w14:textId="5B21AF1A" w:rsidR="00410E96" w:rsidRPr="00D46E09" w:rsidRDefault="00410E96" w:rsidP="00410E96">
      <w:pPr>
        <w:pStyle w:val="Caption"/>
        <w:rPr>
          <w:rFonts w:eastAsia="MS Gothic"/>
          <w:bCs w:val="0"/>
        </w:rPr>
      </w:pPr>
      <w:r>
        <w:t xml:space="preserve">Figure </w:t>
      </w:r>
      <w:r w:rsidR="00822896">
        <w:t>4</w:t>
      </w:r>
      <w:r>
        <w:t xml:space="preserve">: The Result of the </w:t>
      </w:r>
      <w:r>
        <w:rPr>
          <w:rStyle w:val="Code"/>
        </w:rPr>
        <w:t>join</w:t>
      </w:r>
      <w:r w:rsidRPr="00826241">
        <w:t xml:space="preserve"> </w:t>
      </w:r>
      <w:r>
        <w:t>Operation</w:t>
      </w:r>
    </w:p>
    <w:p w14:paraId="34CE1825" w14:textId="77777777" w:rsidR="00410E96" w:rsidRPr="00D46E09" w:rsidRDefault="00410E96" w:rsidP="00410E96">
      <w:pPr>
        <w:outlineLvl w:val="2"/>
        <w:rPr>
          <w:rFonts w:eastAsia="MS Gothic"/>
          <w:bCs/>
        </w:rPr>
      </w:pPr>
    </w:p>
    <w:p w14:paraId="61811F87" w14:textId="77777777" w:rsidR="00410E96" w:rsidRPr="00D46E09" w:rsidRDefault="00410E96" w:rsidP="00410E96">
      <w:pPr>
        <w:outlineLvl w:val="2"/>
        <w:rPr>
          <w:rFonts w:eastAsia="MS Gothic"/>
          <w:bCs/>
        </w:rPr>
      </w:pPr>
      <w:r>
        <w:rPr>
          <w:rFonts w:eastAsia="MS Gothic"/>
        </w:rPr>
        <w:t>Now</w:t>
      </w:r>
      <w:r w:rsidRPr="00D46E09">
        <w:rPr>
          <w:rFonts w:eastAsia="MS Gothic"/>
        </w:rPr>
        <w:t xml:space="preserve">, </w:t>
      </w:r>
      <w:r>
        <w:rPr>
          <w:rStyle w:val="Code"/>
        </w:rPr>
        <w:t>group</w:t>
      </w:r>
      <w:r w:rsidRPr="00D46E09">
        <w:rPr>
          <w:rFonts w:eastAsia="MS Gothic"/>
        </w:rPr>
        <w:t xml:space="preserve"> the records by the visitor</w:t>
      </w:r>
      <w:r>
        <w:rPr>
          <w:rFonts w:eastAsia="MS Gothic"/>
        </w:rPr>
        <w:t xml:space="preserve"> </w:t>
      </w:r>
      <w:r w:rsidRPr="00D46E09">
        <w:rPr>
          <w:rFonts w:eastAsia="MS Gothic"/>
        </w:rPr>
        <w:t xml:space="preserve">name. </w:t>
      </w:r>
    </w:p>
    <w:p w14:paraId="31A360F3" w14:textId="77777777" w:rsidR="00410E96" w:rsidRPr="00D46E09" w:rsidRDefault="00410E96" w:rsidP="00410E96">
      <w:pPr>
        <w:outlineLvl w:val="2"/>
        <w:rPr>
          <w:rFonts w:eastAsia="MS Gothic"/>
          <w:bCs/>
        </w:rPr>
      </w:pPr>
      <w:r w:rsidRPr="00D46E09">
        <mc:AlternateContent>
          <mc:Choice Requires="wps">
            <w:drawing>
              <wp:inline distT="0" distB="0" distL="0" distR="0" wp14:anchorId="1EEDF38F" wp14:editId="29A572C4">
                <wp:extent cx="5303520" cy="434340"/>
                <wp:effectExtent l="0" t="0" r="17780" b="19050"/>
                <wp:docPr id="61700354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3520" cy="434340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DC1982" w14:textId="77777777" w:rsidR="00410E96" w:rsidRPr="001C1748" w:rsidRDefault="00410E96" w:rsidP="00410E96">
                            <w:pPr>
                              <w:spacing w:line="240" w:lineRule="auto"/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</w:t>
                            </w:r>
                            <w:r w:rsidRPr="001C1748"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  <w:t xml:space="preserve">group_by_visitor = </w:t>
                            </w:r>
                            <w:r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  <w:t>group</w:t>
                            </w:r>
                            <w:r w:rsidRPr="001C1748"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  <w:t xml:space="preserve"> visitors_webpages </w:t>
                            </w:r>
                            <w:r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  <w:t>by</w:t>
                            </w:r>
                            <w:r w:rsidRPr="001C1748"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  <w:t xml:space="preserve"> name;</w:t>
                            </w:r>
                          </w:p>
                          <w:p w14:paraId="78CB5CBA" w14:textId="77777777" w:rsidR="00410E96" w:rsidRPr="001C1748" w:rsidRDefault="00410E96" w:rsidP="00410E96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EEDF38F" id="_x0000_s1035" type="#_x0000_t202" style="width:417.6pt;height:3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" fillcolor="#c6d9f1">
                <v:textbox style="mso-fit-shape-to-text:t">
                  <w:txbxContent>
                    <w:p w14:paraId="4ADC1982" w14:textId="77777777" w:rsidR="00410E96" w:rsidRPr="001C1748" w:rsidRDefault="00410E96" w:rsidP="00410E96">
                      <w:pPr>
                        <w:spacing w:line="240" w:lineRule="auto"/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</w:t>
                      </w:r>
                      <w:r w:rsidRPr="001C1748"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  <w:t xml:space="preserve">group_by_visitor = </w:t>
                      </w:r>
                      <w:r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  <w:t>group</w:t>
                      </w:r>
                      <w:r w:rsidRPr="001C1748"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  <w:t xml:space="preserve"> visitors_webpages </w:t>
                      </w:r>
                      <w:r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  <w:t>by</w:t>
                      </w:r>
                      <w:r w:rsidRPr="001C1748"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  <w:t xml:space="preserve"> name;</w:t>
                      </w:r>
                    </w:p>
                    <w:p w14:paraId="78CB5CBA" w14:textId="77777777" w:rsidR="00410E96" w:rsidRPr="001C1748" w:rsidRDefault="00410E96" w:rsidP="00410E96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3CB1B20" w14:textId="182F0759" w:rsidR="00410E96" w:rsidRPr="005839E8" w:rsidRDefault="00410E96" w:rsidP="00410E96">
      <w:pPr>
        <w:outlineLvl w:val="2"/>
        <w:rPr>
          <w:rFonts w:eastAsia="MS Gothic"/>
          <w:bCs/>
        </w:rPr>
      </w:pPr>
      <w:r w:rsidRPr="005839E8">
        <w:rPr>
          <w:rFonts w:eastAsia="MS Gothic"/>
        </w:rPr>
        <w:t>The result</w:t>
      </w:r>
      <w:r>
        <w:rPr>
          <w:rFonts w:eastAsia="MS Gothic"/>
        </w:rPr>
        <w:t>s</w:t>
      </w:r>
      <w:r w:rsidRPr="005839E8">
        <w:rPr>
          <w:rFonts w:eastAsia="MS Gothic"/>
        </w:rPr>
        <w:t xml:space="preserve"> of the </w:t>
      </w:r>
      <w:r>
        <w:rPr>
          <w:rFonts w:eastAsia="MS Gothic"/>
        </w:rPr>
        <w:t xml:space="preserve">following </w:t>
      </w:r>
      <w:r>
        <w:rPr>
          <w:rStyle w:val="Code"/>
        </w:rPr>
        <w:t>dump</w:t>
      </w:r>
      <w:r w:rsidRPr="005839E8">
        <w:rPr>
          <w:rFonts w:eastAsia="MS Gothic"/>
        </w:rPr>
        <w:t xml:space="preserve"> command are shown in Figure 5. For example, visitor Aubrie is shown in two tuples (6 and 10) in the relation </w:t>
      </w:r>
      <w:r w:rsidRPr="00E7064F">
        <w:rPr>
          <w:rStyle w:val="Code"/>
        </w:rPr>
        <w:t>visitor_webpage</w:t>
      </w:r>
      <w:r w:rsidRPr="005839E8">
        <w:rPr>
          <w:rFonts w:eastAsia="MS Gothic"/>
        </w:rPr>
        <w:t xml:space="preserve"> in </w:t>
      </w:r>
      <w:r>
        <w:rPr>
          <w:rFonts w:eastAsia="MS Gothic"/>
        </w:rPr>
        <w:t>F</w:t>
      </w:r>
      <w:r w:rsidRPr="005839E8">
        <w:rPr>
          <w:rFonts w:eastAsia="MS Gothic"/>
        </w:rPr>
        <w:t xml:space="preserve">igure </w:t>
      </w:r>
      <w:r w:rsidR="00822896">
        <w:rPr>
          <w:rFonts w:eastAsia="MS Gothic"/>
        </w:rPr>
        <w:t>6</w:t>
      </w:r>
      <w:r w:rsidRPr="005839E8">
        <w:rPr>
          <w:rFonts w:eastAsia="MS Gothic"/>
        </w:rPr>
        <w:t xml:space="preserve">, but Aubrie is grouped as one bag (4) in the relation </w:t>
      </w:r>
      <w:r w:rsidRPr="00E7064F">
        <w:rPr>
          <w:rStyle w:val="Code"/>
        </w:rPr>
        <w:t>group_by_visitor</w:t>
      </w:r>
      <w:r w:rsidRPr="005839E8">
        <w:rPr>
          <w:rFonts w:eastAsia="MS Gothic"/>
        </w:rPr>
        <w:t>.</w:t>
      </w:r>
    </w:p>
    <w:p w14:paraId="01DC7418" w14:textId="77777777" w:rsidR="00410E96" w:rsidRPr="00D46E09" w:rsidRDefault="00410E96" w:rsidP="00410E96">
      <w:pPr>
        <w:outlineLvl w:val="2"/>
        <w:rPr>
          <w:rFonts w:eastAsia="MS Gothic"/>
          <w:bCs/>
        </w:rPr>
      </w:pPr>
      <w:r w:rsidRPr="00D46E09">
        <w:lastRenderedPageBreak/>
        <mc:AlternateContent>
          <mc:Choice Requires="wps">
            <w:drawing>
              <wp:inline distT="0" distB="0" distL="0" distR="0" wp14:anchorId="4B309D6C" wp14:editId="2314185F">
                <wp:extent cx="5303520" cy="434340"/>
                <wp:effectExtent l="0" t="0" r="17780" b="19050"/>
                <wp:docPr id="6170035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3520" cy="434340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92C0AF" w14:textId="77777777" w:rsidR="00410E96" w:rsidRPr="001C1748" w:rsidRDefault="00410E96" w:rsidP="00410E96">
                            <w:pPr>
                              <w:spacing w:line="240" w:lineRule="auto"/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</w:t>
                            </w:r>
                            <w:r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  <w:t>dump</w:t>
                            </w:r>
                            <w:r w:rsidRPr="001C1748"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  <w:t xml:space="preserve"> group_by_visitor;</w:t>
                            </w:r>
                          </w:p>
                          <w:p w14:paraId="09F6D1D8" w14:textId="77777777" w:rsidR="00410E96" w:rsidRPr="001C1748" w:rsidRDefault="00410E96" w:rsidP="00410E96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B309D6C" id="_x0000_s1036" type="#_x0000_t202" style="width:417.6pt;height:3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" fillcolor="#c6d9f1">
                <v:textbox style="mso-fit-shape-to-text:t">
                  <w:txbxContent>
                    <w:p w14:paraId="2592C0AF" w14:textId="77777777" w:rsidR="00410E96" w:rsidRPr="001C1748" w:rsidRDefault="00410E96" w:rsidP="00410E96">
                      <w:pPr>
                        <w:spacing w:line="240" w:lineRule="auto"/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</w:t>
                      </w:r>
                      <w:r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  <w:t>dump</w:t>
                      </w:r>
                      <w:r w:rsidRPr="001C1748"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  <w:t xml:space="preserve"> group_by_visitor;</w:t>
                      </w:r>
                    </w:p>
                    <w:p w14:paraId="09F6D1D8" w14:textId="77777777" w:rsidR="00410E96" w:rsidRPr="001C1748" w:rsidRDefault="00410E96" w:rsidP="00410E96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15E6B8E" w14:textId="77777777" w:rsidR="00410E96" w:rsidRDefault="00410E96" w:rsidP="00410E96">
      <w:pPr>
        <w:keepNext/>
        <w:jc w:val="center"/>
        <w:outlineLvl w:val="2"/>
      </w:pPr>
      <w:r>
        <w:drawing>
          <wp:inline distT="0" distB="0" distL="0" distR="0" wp14:anchorId="54F7A9B6" wp14:editId="3C36839C">
            <wp:extent cx="5763039" cy="641546"/>
            <wp:effectExtent l="12700" t="12700" r="15875" b="19050"/>
            <wp:docPr id="1414338337" name="Picture 1044649730" descr="A picture containing bi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4649730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9597" cy="64895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E50C7DC" w14:textId="4210F836" w:rsidR="00410E96" w:rsidRDefault="00410E96" w:rsidP="00410E96">
      <w:pPr>
        <w:pStyle w:val="Caption"/>
        <w:rPr>
          <w:rFonts w:eastAsia="MS Gothic"/>
          <w:bCs w:val="0"/>
        </w:rPr>
      </w:pPr>
      <w:r>
        <w:t xml:space="preserve">Figure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5</w:t>
      </w:r>
      <w:r>
        <w:fldChar w:fldCharType="end"/>
      </w:r>
      <w:r>
        <w:t xml:space="preserve">: </w:t>
      </w:r>
      <w:r w:rsidRPr="00FC7B3A">
        <w:t xml:space="preserve">The Results of </w:t>
      </w:r>
      <w:r>
        <w:t xml:space="preserve">the </w:t>
      </w:r>
      <w:r>
        <w:rPr>
          <w:rStyle w:val="Code"/>
        </w:rPr>
        <w:t>dump</w:t>
      </w:r>
      <w:r w:rsidRPr="009F672C">
        <w:rPr>
          <w:rStyle w:val="Code"/>
        </w:rPr>
        <w:t xml:space="preserve"> group_by</w:t>
      </w:r>
      <w:r w:rsidRPr="00FC7B3A">
        <w:t xml:space="preserve"> Command</w:t>
      </w:r>
    </w:p>
    <w:p w14:paraId="1C0FFFE9" w14:textId="77777777" w:rsidR="00410E96" w:rsidRPr="00D46E09" w:rsidRDefault="00410E96" w:rsidP="00410E96">
      <w:pPr>
        <w:jc w:val="center"/>
        <w:outlineLvl w:val="2"/>
        <w:rPr>
          <w:rFonts w:eastAsia="MS Gothic"/>
          <w:bCs/>
        </w:rPr>
      </w:pPr>
    </w:p>
    <w:p w14:paraId="2CD94ED5" w14:textId="77777777" w:rsidR="00410E96" w:rsidRPr="00D46E09" w:rsidRDefault="00410E96" w:rsidP="00410E96">
      <w:pPr>
        <w:ind w:firstLine="720"/>
        <w:outlineLvl w:val="2"/>
        <w:rPr>
          <w:rFonts w:eastAsia="MS Gothic"/>
          <w:bCs/>
        </w:rPr>
      </w:pPr>
      <w:r w:rsidRPr="00D46E09">
        <w:rPr>
          <w:rFonts w:eastAsia="MS Gothic"/>
        </w:rPr>
        <w:t xml:space="preserve">Now, </w:t>
      </w:r>
      <w:r>
        <w:rPr>
          <w:rFonts w:eastAsia="MS Gothic"/>
        </w:rPr>
        <w:t>you</w:t>
      </w:r>
      <w:r w:rsidRPr="00D46E09">
        <w:rPr>
          <w:rFonts w:eastAsia="MS Gothic"/>
        </w:rPr>
        <w:t xml:space="preserve"> calculate the average rank for each visitor and name that average as </w:t>
      </w:r>
      <w:r w:rsidRPr="00E7064F">
        <w:rPr>
          <w:rStyle w:val="Code"/>
        </w:rPr>
        <w:t>AR</w:t>
      </w:r>
      <w:r w:rsidRPr="00D46E09">
        <w:rPr>
          <w:rFonts w:eastAsia="MS Gothic"/>
        </w:rPr>
        <w:t xml:space="preserve">, by </w:t>
      </w:r>
      <w:commentRangeStart w:id="0"/>
      <w:r w:rsidRPr="00D46E09">
        <w:rPr>
          <w:rFonts w:eastAsia="MS Gothic"/>
        </w:rPr>
        <w:t>the following command</w:t>
      </w:r>
      <w:r>
        <w:rPr>
          <w:rFonts w:eastAsia="MS Gothic"/>
        </w:rPr>
        <w:t>:</w:t>
      </w:r>
      <w:commentRangeEnd w:id="0"/>
      <w:r w:rsidRPr="00D46E09">
        <w:rPr>
          <w:rStyle w:val="CommentReference"/>
          <w:rFonts w:eastAsia="MS Gothic"/>
          <w:bCs/>
          <w:sz w:val="22"/>
          <w:szCs w:val="22"/>
        </w:rPr>
        <w:commentReference w:id="0"/>
      </w:r>
    </w:p>
    <w:p w14:paraId="27B21C45" w14:textId="77777777" w:rsidR="00410E96" w:rsidRPr="00D46E09" w:rsidRDefault="00410E96" w:rsidP="00410E96">
      <w:pPr>
        <w:outlineLvl w:val="2"/>
        <w:rPr>
          <w:rFonts w:eastAsia="MS Gothic"/>
          <w:bCs/>
        </w:rPr>
      </w:pPr>
      <w:r w:rsidRPr="00D46E09">
        <mc:AlternateContent>
          <mc:Choice Requires="wps">
            <w:drawing>
              <wp:inline distT="0" distB="0" distL="0" distR="0" wp14:anchorId="1263BF02" wp14:editId="17A36035">
                <wp:extent cx="5455920" cy="671331"/>
                <wp:effectExtent l="0" t="0" r="17780" b="10795"/>
                <wp:docPr id="6170035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5920" cy="671331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051D66" w14:textId="77777777" w:rsidR="00410E96" w:rsidRPr="001C1748" w:rsidRDefault="00410E96" w:rsidP="00410E96">
                            <w:pPr>
                              <w:spacing w:line="240" w:lineRule="auto"/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</w:t>
                            </w:r>
                            <w:r w:rsidRPr="001C1748"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  <w:t xml:space="preserve">avg_rank = </w:t>
                            </w:r>
                            <w:r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  <w:t>foreach</w:t>
                            </w:r>
                            <w:r w:rsidRPr="001C1748"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  <w:t xml:space="preserve"> group_by_visitor </w:t>
                            </w:r>
                            <w:r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  <w:t>generate</w:t>
                            </w:r>
                            <w:r w:rsidRPr="001C1748"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  <w:t xml:space="preserve"> visitors_webpages, </w:t>
                            </w:r>
                            <w:r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  <w:t>avg</w:t>
                            </w:r>
                            <w:r w:rsidRPr="001C1748"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  <w:t>(visitors_webpages.rating) as AR;</w:t>
                            </w:r>
                          </w:p>
                          <w:p w14:paraId="50459869" w14:textId="77777777" w:rsidR="00410E96" w:rsidRPr="001C1748" w:rsidRDefault="00410E96" w:rsidP="00410E96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63BF02" id="_x0000_s1037" type="#_x0000_t202" style="width:429.6pt;height:52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" fillcolor="#c6d9f1">
                <v:textbox style="mso-fit-shape-to-text:t">
                  <w:txbxContent>
                    <w:p w14:paraId="25051D66" w14:textId="77777777" w:rsidR="00410E96" w:rsidRPr="001C1748" w:rsidRDefault="00410E96" w:rsidP="00410E96">
                      <w:pPr>
                        <w:spacing w:line="240" w:lineRule="auto"/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</w:t>
                      </w:r>
                      <w:r w:rsidRPr="001C1748"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  <w:t xml:space="preserve">avg_rank = </w:t>
                      </w:r>
                      <w:r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  <w:t>foreach</w:t>
                      </w:r>
                      <w:r w:rsidRPr="001C1748"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  <w:t xml:space="preserve"> group_by_visitor </w:t>
                      </w:r>
                      <w:r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  <w:t>generate</w:t>
                      </w:r>
                      <w:r w:rsidRPr="001C1748"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  <w:t xml:space="preserve"> visitors_webpages, </w:t>
                      </w:r>
                      <w:r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  <w:t>avg</w:t>
                      </w:r>
                      <w:r w:rsidRPr="001C1748"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  <w:t>(visitors_webpages.rating) as AR;</w:t>
                      </w:r>
                    </w:p>
                    <w:p w14:paraId="50459869" w14:textId="77777777" w:rsidR="00410E96" w:rsidRPr="001C1748" w:rsidRDefault="00410E96" w:rsidP="00410E96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6F34334" w14:textId="77777777" w:rsidR="00410E96" w:rsidRPr="00D46E09" w:rsidRDefault="00410E96" w:rsidP="00410E96">
      <w:pPr>
        <w:outlineLvl w:val="2"/>
        <w:rPr>
          <w:rFonts w:eastAsia="MS Gothic"/>
          <w:bCs/>
        </w:rPr>
      </w:pPr>
      <w:r w:rsidRPr="00D46E09">
        <w:rPr>
          <w:rFonts w:eastAsia="MS Gothic"/>
        </w:rPr>
        <w:t xml:space="preserve">Performing the </w:t>
      </w:r>
      <w:r>
        <w:rPr>
          <w:rStyle w:val="Code"/>
        </w:rPr>
        <w:t>dump</w:t>
      </w:r>
      <w:r w:rsidRPr="00D46E09">
        <w:rPr>
          <w:rFonts w:eastAsia="MS Gothic"/>
        </w:rPr>
        <w:t xml:space="preserve"> </w:t>
      </w:r>
      <w:r>
        <w:rPr>
          <w:rFonts w:eastAsia="MS Gothic"/>
        </w:rPr>
        <w:t>c</w:t>
      </w:r>
      <w:r w:rsidRPr="00D46E09">
        <w:rPr>
          <w:rFonts w:eastAsia="MS Gothic"/>
        </w:rPr>
        <w:t>ommand</w:t>
      </w:r>
      <w:r>
        <w:rPr>
          <w:rFonts w:eastAsia="MS Gothic"/>
        </w:rPr>
        <w:t>:</w:t>
      </w:r>
    </w:p>
    <w:p w14:paraId="6D660E4F" w14:textId="77777777" w:rsidR="00410E96" w:rsidRDefault="00410E96" w:rsidP="00410E96">
      <w:pPr>
        <w:outlineLvl w:val="2"/>
        <w:rPr>
          <w:rFonts w:eastAsia="MS Gothic"/>
          <w:bCs/>
        </w:rPr>
      </w:pPr>
      <w:r w:rsidRPr="00D46E09">
        <mc:AlternateContent>
          <mc:Choice Requires="wps">
            <w:drawing>
              <wp:inline distT="0" distB="0" distL="0" distR="0" wp14:anchorId="71AE98BC" wp14:editId="52264913">
                <wp:extent cx="2804160" cy="324465"/>
                <wp:effectExtent l="0" t="0" r="15240" b="19050"/>
                <wp:docPr id="61700354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4160" cy="324465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C8091B" w14:textId="77777777" w:rsidR="00410E96" w:rsidRPr="001C1748" w:rsidRDefault="00410E96" w:rsidP="00410E96">
                            <w:pPr>
                              <w:spacing w:line="240" w:lineRule="auto"/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</w:t>
                            </w:r>
                            <w:r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  <w:t>dump</w:t>
                            </w:r>
                            <w:r w:rsidRPr="001C1748"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  <w:t xml:space="preserve"> avg_rank;</w:t>
                            </w:r>
                          </w:p>
                          <w:p w14:paraId="66120A5A" w14:textId="77777777" w:rsidR="00410E96" w:rsidRPr="001C1748" w:rsidRDefault="00410E96" w:rsidP="00410E96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1AE98BC" id="_x0000_s1038" type="#_x0000_t202" style="width:220.8pt;height:25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" fillcolor="#c6d9f1">
                <v:textbox style="mso-fit-shape-to-text:t">
                  <w:txbxContent>
                    <w:p w14:paraId="05C8091B" w14:textId="77777777" w:rsidR="00410E96" w:rsidRPr="001C1748" w:rsidRDefault="00410E96" w:rsidP="00410E96">
                      <w:pPr>
                        <w:spacing w:line="240" w:lineRule="auto"/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</w:t>
                      </w:r>
                      <w:r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  <w:t>dump</w:t>
                      </w:r>
                      <w:r w:rsidRPr="001C1748"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  <w:t xml:space="preserve"> avg_rank;</w:t>
                      </w:r>
                    </w:p>
                    <w:p w14:paraId="66120A5A" w14:textId="77777777" w:rsidR="00410E96" w:rsidRPr="001C1748" w:rsidRDefault="00410E96" w:rsidP="00410E96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F3FE69B" w14:textId="0576CC88" w:rsidR="00410E96" w:rsidRPr="00D46E09" w:rsidRDefault="00410E96" w:rsidP="00410E96">
      <w:pPr>
        <w:outlineLvl w:val="2"/>
        <w:rPr>
          <w:rFonts w:eastAsia="MS Gothic"/>
          <w:bCs/>
        </w:rPr>
      </w:pPr>
      <w:r w:rsidRPr="00D46E09">
        <w:rPr>
          <w:rFonts w:eastAsia="MS Gothic"/>
        </w:rPr>
        <w:t xml:space="preserve">generates </w:t>
      </w:r>
      <w:r>
        <w:rPr>
          <w:rFonts w:eastAsia="MS Gothic"/>
        </w:rPr>
        <w:t xml:space="preserve">the </w:t>
      </w:r>
      <w:r w:rsidRPr="00D46E09">
        <w:rPr>
          <w:rFonts w:eastAsia="MS Gothic"/>
        </w:rPr>
        <w:t xml:space="preserve">results shown in Figure </w:t>
      </w:r>
      <w:r w:rsidR="00822896">
        <w:rPr>
          <w:rFonts w:eastAsia="MS Gothic"/>
        </w:rPr>
        <w:t>6</w:t>
      </w:r>
      <w:r w:rsidRPr="00D46E09">
        <w:rPr>
          <w:rFonts w:eastAsia="MS Gothic"/>
        </w:rPr>
        <w:t>.</w:t>
      </w:r>
    </w:p>
    <w:p w14:paraId="517EB687" w14:textId="77777777" w:rsidR="00410E96" w:rsidRDefault="00410E96" w:rsidP="00410E96">
      <w:pPr>
        <w:keepNext/>
        <w:jc w:val="center"/>
        <w:outlineLvl w:val="2"/>
      </w:pPr>
      <w:r>
        <w:drawing>
          <wp:inline distT="0" distB="0" distL="0" distR="0" wp14:anchorId="21CE4395" wp14:editId="01037144">
            <wp:extent cx="5386472" cy="808355"/>
            <wp:effectExtent l="12700" t="12700" r="11430" b="17145"/>
            <wp:docPr id="838185165" name="Picture 207" descr="A picture containing bi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0919" cy="82553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52D3A61" w14:textId="4DB2C7A4" w:rsidR="00410E96" w:rsidRPr="00D46E09" w:rsidRDefault="00410E96" w:rsidP="00410E96">
      <w:pPr>
        <w:pStyle w:val="Caption"/>
        <w:rPr>
          <w:rFonts w:eastAsia="MS Gothic"/>
          <w:bCs w:val="0"/>
        </w:rPr>
      </w:pPr>
      <w:r>
        <w:t xml:space="preserve">Figure </w:t>
      </w:r>
      <w:r w:rsidR="00822896">
        <w:t>6</w:t>
      </w:r>
      <w:r>
        <w:t xml:space="preserve">: </w:t>
      </w:r>
      <w:r w:rsidRPr="00223D5A">
        <w:t>List of Visitors, Web</w:t>
      </w:r>
      <w:r>
        <w:t xml:space="preserve"> P</w:t>
      </w:r>
      <w:r w:rsidRPr="00223D5A">
        <w:t>age Activity</w:t>
      </w:r>
      <w:r>
        <w:t>,</w:t>
      </w:r>
      <w:r w:rsidRPr="00223D5A">
        <w:t xml:space="preserve"> and the</w:t>
      </w:r>
      <w:r>
        <w:t xml:space="preserve"> </w:t>
      </w:r>
      <w:r w:rsidRPr="00223D5A">
        <w:t>Overall Rank</w:t>
      </w:r>
    </w:p>
    <w:p w14:paraId="33254CD8" w14:textId="77777777" w:rsidR="00410E96" w:rsidRDefault="00410E96" w:rsidP="00410E96">
      <w:pPr>
        <w:outlineLvl w:val="2"/>
        <w:rPr>
          <w:rFonts w:eastAsia="MS Gothic"/>
        </w:rPr>
      </w:pPr>
    </w:p>
    <w:p w14:paraId="3901B763" w14:textId="77777777" w:rsidR="00410E96" w:rsidRPr="00D46E09" w:rsidRDefault="00410E96" w:rsidP="00410E96">
      <w:pPr>
        <w:ind w:firstLine="720"/>
        <w:outlineLvl w:val="2"/>
        <w:rPr>
          <w:rFonts w:eastAsia="MS Gothic"/>
          <w:bCs/>
        </w:rPr>
      </w:pPr>
      <w:r w:rsidRPr="00D46E09">
        <w:rPr>
          <w:rFonts w:eastAsia="MS Gothic"/>
        </w:rPr>
        <w:t xml:space="preserve">This command filters the records to only display those visitors </w:t>
      </w:r>
      <w:r>
        <w:rPr>
          <w:rFonts w:eastAsia="MS Gothic"/>
        </w:rPr>
        <w:t>who</w:t>
      </w:r>
      <w:r w:rsidRPr="00D46E09">
        <w:rPr>
          <w:rFonts w:eastAsia="MS Gothic"/>
        </w:rPr>
        <w:t xml:space="preserve"> have visited </w:t>
      </w:r>
      <w:r>
        <w:rPr>
          <w:rFonts w:eastAsia="MS Gothic"/>
        </w:rPr>
        <w:t>web page</w:t>
      </w:r>
      <w:r w:rsidRPr="00D46E09">
        <w:rPr>
          <w:rFonts w:eastAsia="MS Gothic"/>
        </w:rPr>
        <w:t>s with an overall rank of 75:</w:t>
      </w:r>
    </w:p>
    <w:p w14:paraId="11E51E4B" w14:textId="77777777" w:rsidR="00410E96" w:rsidRPr="00D46E09" w:rsidRDefault="00410E96" w:rsidP="00410E96">
      <w:pPr>
        <w:outlineLvl w:val="2"/>
        <w:rPr>
          <w:rFonts w:eastAsia="MS Gothic"/>
          <w:bCs/>
        </w:rPr>
      </w:pPr>
      <w:r w:rsidRPr="00D46E09">
        <mc:AlternateContent>
          <mc:Choice Requires="wps">
            <w:drawing>
              <wp:inline distT="0" distB="0" distL="0" distR="0" wp14:anchorId="7C1CF1C6" wp14:editId="7D744259">
                <wp:extent cx="3771900" cy="302455"/>
                <wp:effectExtent l="0" t="0" r="12700" b="19050"/>
                <wp:docPr id="61700354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1900" cy="302455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E25055" w14:textId="77777777" w:rsidR="00410E96" w:rsidRPr="001C1748" w:rsidRDefault="00410E96" w:rsidP="00410E96">
                            <w:pPr>
                              <w:spacing w:line="240" w:lineRule="auto"/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</w:t>
                            </w:r>
                            <w:r w:rsidRPr="001C1748"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  <w:t xml:space="preserve">TopRank = </w:t>
                            </w:r>
                            <w:r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  <w:t>filter</w:t>
                            </w:r>
                            <w:r w:rsidRPr="001C1748"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  <w:t xml:space="preserve"> avg_rank </w:t>
                            </w:r>
                            <w:r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  <w:t>by</w:t>
                            </w:r>
                            <w:r w:rsidRPr="001C1748"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  <w:t xml:space="preserve"> AR&gt;75.0;</w:t>
                            </w:r>
                          </w:p>
                          <w:p w14:paraId="6730B973" w14:textId="77777777" w:rsidR="00410E96" w:rsidRPr="001C1748" w:rsidRDefault="00410E96" w:rsidP="00410E96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C1CF1C6" id="_x0000_s1039" type="#_x0000_t202" style="width:297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" fillcolor="#c6d9f1">
                <v:textbox style="mso-fit-shape-to-text:t">
                  <w:txbxContent>
                    <w:p w14:paraId="4AE25055" w14:textId="77777777" w:rsidR="00410E96" w:rsidRPr="001C1748" w:rsidRDefault="00410E96" w:rsidP="00410E96">
                      <w:pPr>
                        <w:spacing w:line="240" w:lineRule="auto"/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</w:t>
                      </w:r>
                      <w:r w:rsidRPr="001C1748"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  <w:t xml:space="preserve">TopRank = </w:t>
                      </w:r>
                      <w:r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  <w:t>filter</w:t>
                      </w:r>
                      <w:r w:rsidRPr="001C1748"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  <w:t xml:space="preserve"> avg_rank </w:t>
                      </w:r>
                      <w:r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  <w:t>by</w:t>
                      </w:r>
                      <w:r w:rsidRPr="001C1748"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  <w:t xml:space="preserve"> AR&gt;75.0;</w:t>
                      </w:r>
                    </w:p>
                    <w:p w14:paraId="6730B973" w14:textId="77777777" w:rsidR="00410E96" w:rsidRPr="001C1748" w:rsidRDefault="00410E96" w:rsidP="00410E96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DC7E81C" w14:textId="18C25C6C" w:rsidR="00410E96" w:rsidRPr="00D46E09" w:rsidRDefault="00410E96" w:rsidP="00410E96">
      <w:pPr>
        <w:ind w:firstLine="720"/>
        <w:outlineLvl w:val="2"/>
        <w:rPr>
          <w:rFonts w:eastAsia="MS Gothic"/>
          <w:bCs/>
        </w:rPr>
      </w:pPr>
      <w:r w:rsidRPr="00D46E09">
        <w:rPr>
          <w:rFonts w:eastAsia="MS Gothic"/>
        </w:rPr>
        <w:t xml:space="preserve">Figure </w:t>
      </w:r>
      <w:r w:rsidR="00822896">
        <w:rPr>
          <w:rFonts w:eastAsia="MS Gothic"/>
        </w:rPr>
        <w:t>7</w:t>
      </w:r>
      <w:r w:rsidRPr="00D46E09">
        <w:rPr>
          <w:rFonts w:eastAsia="MS Gothic"/>
        </w:rPr>
        <w:t xml:space="preserve"> shows the results of </w:t>
      </w:r>
      <w:r w:rsidRPr="00E7064F">
        <w:rPr>
          <w:rStyle w:val="Code"/>
        </w:rPr>
        <w:t>TopRank</w:t>
      </w:r>
      <w:r w:rsidRPr="00D46E09">
        <w:rPr>
          <w:rFonts w:eastAsia="MS Gothic"/>
        </w:rPr>
        <w:t xml:space="preserve"> generated by th</w:t>
      </w:r>
      <w:r>
        <w:rPr>
          <w:rFonts w:eastAsia="MS Gothic"/>
        </w:rPr>
        <w:t>is</w:t>
      </w:r>
      <w:r w:rsidRPr="00D46E09">
        <w:rPr>
          <w:rFonts w:eastAsia="MS Gothic"/>
        </w:rPr>
        <w:t xml:space="preserve"> </w:t>
      </w:r>
      <w:r>
        <w:rPr>
          <w:rStyle w:val="Code"/>
        </w:rPr>
        <w:t>dump</w:t>
      </w:r>
      <w:r>
        <w:rPr>
          <w:rFonts w:eastAsia="MS Gothic"/>
        </w:rPr>
        <w:t xml:space="preserve"> </w:t>
      </w:r>
      <w:r w:rsidRPr="00D46E09">
        <w:rPr>
          <w:rFonts w:eastAsia="MS Gothic"/>
        </w:rPr>
        <w:t>command</w:t>
      </w:r>
      <w:r>
        <w:rPr>
          <w:rFonts w:eastAsia="MS Gothic"/>
        </w:rPr>
        <w:t>:</w:t>
      </w:r>
    </w:p>
    <w:p w14:paraId="19202AE1" w14:textId="77777777" w:rsidR="00410E96" w:rsidRPr="00D46E09" w:rsidRDefault="00410E96" w:rsidP="00410E96">
      <w:pPr>
        <w:outlineLvl w:val="2"/>
        <w:rPr>
          <w:rFonts w:eastAsia="MS Gothic"/>
          <w:bCs/>
        </w:rPr>
      </w:pPr>
      <w:r w:rsidRPr="00D46E09">
        <w:lastRenderedPageBreak/>
        <mc:AlternateContent>
          <mc:Choice Requires="wps">
            <w:drawing>
              <wp:inline distT="0" distB="0" distL="0" distR="0" wp14:anchorId="70223AA7" wp14:editId="6C310F47">
                <wp:extent cx="2880360" cy="309489"/>
                <wp:effectExtent l="0" t="0" r="15240" b="19050"/>
                <wp:docPr id="61700355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0360" cy="309489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28B401" w14:textId="77777777" w:rsidR="00410E96" w:rsidRPr="001C1748" w:rsidRDefault="00410E96" w:rsidP="00410E96">
                            <w:pPr>
                              <w:spacing w:line="240" w:lineRule="auto"/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</w:t>
                            </w:r>
                            <w:r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  <w:t>dump</w:t>
                            </w:r>
                            <w:r w:rsidRPr="001C1748"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  <w:t xml:space="preserve"> TopRank;</w:t>
                            </w:r>
                          </w:p>
                          <w:p w14:paraId="1E8E8FE3" w14:textId="77777777" w:rsidR="00410E96" w:rsidRPr="001C1748" w:rsidRDefault="00410E96" w:rsidP="00410E96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0223AA7" id="_x0000_s1040" type="#_x0000_t202" style="width:226.8pt;height:24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" fillcolor="#c6d9f1">
                <v:textbox style="mso-fit-shape-to-text:t">
                  <w:txbxContent>
                    <w:p w14:paraId="7228B401" w14:textId="77777777" w:rsidR="00410E96" w:rsidRPr="001C1748" w:rsidRDefault="00410E96" w:rsidP="00410E96">
                      <w:pPr>
                        <w:spacing w:line="240" w:lineRule="auto"/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</w:t>
                      </w:r>
                      <w:r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  <w:t>dump</w:t>
                      </w:r>
                      <w:r w:rsidRPr="001C1748"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  <w:t xml:space="preserve"> TopRank;</w:t>
                      </w:r>
                    </w:p>
                    <w:p w14:paraId="1E8E8FE3" w14:textId="77777777" w:rsidR="00410E96" w:rsidRPr="001C1748" w:rsidRDefault="00410E96" w:rsidP="00410E96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219AFC4" w14:textId="77777777" w:rsidR="00410E96" w:rsidRDefault="00410E96" w:rsidP="00410E96">
      <w:pPr>
        <w:keepNext/>
        <w:outlineLvl w:val="2"/>
      </w:pPr>
      <w:r>
        <w:drawing>
          <wp:inline distT="0" distB="0" distL="0" distR="0" wp14:anchorId="31240550" wp14:editId="4DECA4E7">
            <wp:extent cx="5208607" cy="427990"/>
            <wp:effectExtent l="12700" t="12700" r="11430" b="16510"/>
            <wp:docPr id="843666373" name="Picture 1044649731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4649731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4282" cy="451464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2E78A442" w14:textId="3DA42C4F" w:rsidR="00410E96" w:rsidRDefault="00410E96" w:rsidP="00410E96">
      <w:pPr>
        <w:pStyle w:val="Caption"/>
      </w:pPr>
      <w:r>
        <w:t xml:space="preserve">Figure </w:t>
      </w:r>
      <w:r w:rsidR="00822896">
        <w:t>7</w:t>
      </w:r>
      <w:r>
        <w:t xml:space="preserve">: </w:t>
      </w:r>
      <w:r w:rsidRPr="006B6811">
        <w:t>List of Visitors with an Overall Ranking Above 75</w:t>
      </w:r>
    </w:p>
    <w:p w14:paraId="65423857" w14:textId="77777777" w:rsidR="00410E96" w:rsidRPr="004E06C1" w:rsidRDefault="00410E96" w:rsidP="00410E96"/>
    <w:p w14:paraId="38785392" w14:textId="77777777" w:rsidR="00410E96" w:rsidRPr="00D46E09" w:rsidRDefault="00410E96" w:rsidP="00410E96">
      <w:pPr>
        <w:ind w:firstLine="720"/>
        <w:outlineLvl w:val="2"/>
        <w:rPr>
          <w:rFonts w:eastAsia="MS Gothic"/>
          <w:bCs/>
        </w:rPr>
      </w:pPr>
      <w:r w:rsidRPr="00D46E09">
        <w:rPr>
          <w:rFonts w:eastAsia="MS Gothic"/>
        </w:rPr>
        <w:t>The final step is to store the results of visitors with an average raking above 75 in the file system using th</w:t>
      </w:r>
      <w:r>
        <w:rPr>
          <w:rFonts w:eastAsia="MS Gothic"/>
        </w:rPr>
        <w:t>is</w:t>
      </w:r>
      <w:r w:rsidRPr="00D46E09">
        <w:rPr>
          <w:rFonts w:eastAsia="MS Gothic"/>
        </w:rPr>
        <w:t xml:space="preserve"> command</w:t>
      </w:r>
      <w:r>
        <w:rPr>
          <w:rFonts w:eastAsia="MS Gothic"/>
        </w:rPr>
        <w:t>:</w:t>
      </w:r>
    </w:p>
    <w:p w14:paraId="7B2AEC71" w14:textId="77777777" w:rsidR="00410E96" w:rsidRPr="00D46E09" w:rsidRDefault="00410E96" w:rsidP="00410E96">
      <w:pPr>
        <w:outlineLvl w:val="2"/>
        <w:rPr>
          <w:rFonts w:eastAsia="MS Gothic"/>
          <w:bCs/>
        </w:rPr>
      </w:pPr>
      <w:r w:rsidRPr="00D46E09">
        <mc:AlternateContent>
          <mc:Choice Requires="wps">
            <w:drawing>
              <wp:inline distT="0" distB="0" distL="0" distR="0" wp14:anchorId="0A7F1FC4" wp14:editId="49F2609E">
                <wp:extent cx="5859780" cy="312516"/>
                <wp:effectExtent l="0" t="0" r="7620" b="19050"/>
                <wp:docPr id="6170035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9780" cy="312516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C2C3F5" w14:textId="77777777" w:rsidR="00410E96" w:rsidRPr="001C1748" w:rsidRDefault="00410E96" w:rsidP="00410E96">
                            <w:pPr>
                              <w:spacing w:line="240" w:lineRule="auto"/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</w:t>
                            </w:r>
                            <w:r w:rsidRPr="001C1748"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  <w:t>store TopRank into 'PG/TutorialA/output' using PigStorage(',');</w:t>
                            </w:r>
                          </w:p>
                          <w:p w14:paraId="36E476D4" w14:textId="77777777" w:rsidR="00410E96" w:rsidRPr="001C1748" w:rsidRDefault="00410E96" w:rsidP="00410E96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A7F1FC4" id="_x0000_s1041" type="#_x0000_t202" style="width:461.4pt;height:2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" fillcolor="#c6d9f1">
                <v:textbox style="mso-fit-shape-to-text:t">
                  <w:txbxContent>
                    <w:p w14:paraId="5CC2C3F5" w14:textId="77777777" w:rsidR="00410E96" w:rsidRPr="001C1748" w:rsidRDefault="00410E96" w:rsidP="00410E96">
                      <w:pPr>
                        <w:spacing w:line="240" w:lineRule="auto"/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</w:t>
                      </w:r>
                      <w:r w:rsidRPr="001C1748"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  <w:t>store TopRank into 'PG/TutorialA/output' using PigStorage(',');</w:t>
                      </w:r>
                    </w:p>
                    <w:p w14:paraId="36E476D4" w14:textId="77777777" w:rsidR="00410E96" w:rsidRPr="001C1748" w:rsidRDefault="00410E96" w:rsidP="00410E96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8BD942D" w14:textId="77777777" w:rsidR="00410E96" w:rsidRPr="00D46E09" w:rsidRDefault="00410E96" w:rsidP="00410E96">
      <w:pPr>
        <w:ind w:firstLine="720"/>
        <w:outlineLvl w:val="2"/>
        <w:rPr>
          <w:rFonts w:eastAsia="MS Gothic"/>
          <w:bCs/>
        </w:rPr>
      </w:pPr>
      <w:r w:rsidRPr="00D46E09">
        <w:rPr>
          <w:rFonts w:eastAsia="MS Gothic"/>
        </w:rPr>
        <w:t xml:space="preserve">The results will be stored </w:t>
      </w:r>
      <w:r w:rsidRPr="0003363E">
        <w:rPr>
          <w:rFonts w:eastAsia="MS Gothic"/>
        </w:rPr>
        <w:t xml:space="preserve">under </w:t>
      </w:r>
      <w:r>
        <w:rPr>
          <w:rFonts w:eastAsia="MS Gothic"/>
        </w:rPr>
        <w:t xml:space="preserve">the </w:t>
      </w:r>
      <w:r w:rsidRPr="00E7064F">
        <w:rPr>
          <w:rStyle w:val="Code"/>
        </w:rPr>
        <w:t>PG/TutorialA/output</w:t>
      </w:r>
      <w:r w:rsidRPr="00D46E09">
        <w:rPr>
          <w:rFonts w:eastAsia="MS Gothic"/>
        </w:rPr>
        <w:t xml:space="preserve"> directory.</w:t>
      </w:r>
    </w:p>
    <w:p w14:paraId="5BEA5631" w14:textId="77777777" w:rsidR="00410E96" w:rsidRPr="00D46E09" w:rsidRDefault="00410E96" w:rsidP="00410E96">
      <w:pPr>
        <w:outlineLvl w:val="2"/>
        <w:rPr>
          <w:rFonts w:eastAsia="MS Gothic"/>
          <w:bCs/>
        </w:rPr>
      </w:pPr>
      <w:r w:rsidRPr="00D46E09">
        <w:rPr>
          <w:rFonts w:eastAsia="MS Gothic"/>
        </w:rPr>
        <w:t xml:space="preserve">Using </w:t>
      </w:r>
      <w:r>
        <w:rPr>
          <w:rFonts w:eastAsia="MS Gothic"/>
        </w:rPr>
        <w:t xml:space="preserve">the </w:t>
      </w:r>
      <w:r w:rsidRPr="00E7064F">
        <w:rPr>
          <w:rStyle w:val="Code"/>
        </w:rPr>
        <w:t>quit</w:t>
      </w:r>
      <w:r w:rsidRPr="00D46E09">
        <w:rPr>
          <w:rFonts w:eastAsia="MS Gothic"/>
        </w:rPr>
        <w:t xml:space="preserve"> command allows us to exit from </w:t>
      </w:r>
      <w:r w:rsidRPr="00E7064F">
        <w:rPr>
          <w:rStyle w:val="Code"/>
        </w:rPr>
        <w:t>grunt&gt;</w:t>
      </w:r>
      <w:r w:rsidRPr="00D46E09">
        <w:rPr>
          <w:rFonts w:eastAsia="MS Gothic"/>
        </w:rPr>
        <w:t xml:space="preserve"> and perform HDFS commands.</w:t>
      </w:r>
    </w:p>
    <w:p w14:paraId="47F97975" w14:textId="77777777" w:rsidR="00410E96" w:rsidRPr="00D46E09" w:rsidRDefault="00410E96" w:rsidP="00410E96">
      <w:pPr>
        <w:outlineLvl w:val="2"/>
        <w:rPr>
          <w:rFonts w:eastAsia="MS Gothic"/>
          <w:bCs/>
        </w:rPr>
      </w:pPr>
      <w:r w:rsidRPr="00D46E09">
        <mc:AlternateContent>
          <mc:Choice Requires="wps">
            <w:drawing>
              <wp:inline distT="0" distB="0" distL="0" distR="0" wp14:anchorId="72717300" wp14:editId="0555AC88">
                <wp:extent cx="1226820" cy="288388"/>
                <wp:effectExtent l="0" t="0" r="17780" b="19050"/>
                <wp:docPr id="61700355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6820" cy="288388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FF4799" w14:textId="77777777" w:rsidR="00410E96" w:rsidRPr="001C1748" w:rsidRDefault="00410E96" w:rsidP="00410E96">
                            <w:pPr>
                              <w:spacing w:line="240" w:lineRule="auto"/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</w:t>
                            </w:r>
                            <w:r w:rsidRPr="001C1748"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  <w:t>quit</w:t>
                            </w:r>
                          </w:p>
                          <w:p w14:paraId="246AAB73" w14:textId="77777777" w:rsidR="00410E96" w:rsidRPr="001C1748" w:rsidRDefault="00410E96" w:rsidP="00410E96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2717300" id="_x0000_s1042" type="#_x0000_t202" style="width:96.6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" fillcolor="#c6d9f1">
                <v:textbox style="mso-fit-shape-to-text:t">
                  <w:txbxContent>
                    <w:p w14:paraId="68FF4799" w14:textId="77777777" w:rsidR="00410E96" w:rsidRPr="001C1748" w:rsidRDefault="00410E96" w:rsidP="00410E96">
                      <w:pPr>
                        <w:spacing w:line="240" w:lineRule="auto"/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</w:t>
                      </w:r>
                      <w:r w:rsidRPr="001C1748"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  <w:t>quit</w:t>
                      </w:r>
                    </w:p>
                    <w:p w14:paraId="246AAB73" w14:textId="77777777" w:rsidR="00410E96" w:rsidRPr="001C1748" w:rsidRDefault="00410E96" w:rsidP="00410E96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8B5474F" w14:textId="77777777" w:rsidR="00410E96" w:rsidRPr="00D46E09" w:rsidRDefault="00410E96" w:rsidP="00410E96">
      <w:pPr>
        <w:ind w:firstLine="720"/>
        <w:outlineLvl w:val="2"/>
        <w:rPr>
          <w:rFonts w:eastAsia="MS Gothic"/>
          <w:bCs/>
        </w:rPr>
      </w:pPr>
      <w:r>
        <w:rPr>
          <w:rFonts w:eastAsia="MS Gothic"/>
        </w:rPr>
        <w:t>You can</w:t>
      </w:r>
      <w:r w:rsidRPr="00D46E09">
        <w:rPr>
          <w:rFonts w:eastAsia="MS Gothic"/>
        </w:rPr>
        <w:t xml:space="preserve"> list the contents </w:t>
      </w:r>
      <w:r w:rsidRPr="0003363E">
        <w:rPr>
          <w:rFonts w:eastAsia="MS Gothic"/>
        </w:rPr>
        <w:t xml:space="preserve">of </w:t>
      </w:r>
      <w:r w:rsidRPr="00E7064F">
        <w:rPr>
          <w:rStyle w:val="Code"/>
        </w:rPr>
        <w:t>PG/TutorialA/output</w:t>
      </w:r>
      <w:r w:rsidRPr="0003363E">
        <w:rPr>
          <w:rFonts w:eastAsia="MS Gothic"/>
        </w:rPr>
        <w:t xml:space="preserve"> by</w:t>
      </w:r>
      <w:r w:rsidRPr="00D46E09">
        <w:rPr>
          <w:rFonts w:eastAsia="MS Gothic"/>
        </w:rPr>
        <w:t xml:space="preserve"> performing</w:t>
      </w:r>
      <w:r>
        <w:rPr>
          <w:rFonts w:eastAsia="MS Gothic"/>
        </w:rPr>
        <w:t xml:space="preserve">: </w:t>
      </w:r>
    </w:p>
    <w:p w14:paraId="6D7D7850" w14:textId="77777777" w:rsidR="00410E96" w:rsidRPr="00D46E09" w:rsidRDefault="00410E96" w:rsidP="00410E96">
      <w:pPr>
        <w:outlineLvl w:val="2"/>
        <w:rPr>
          <w:rFonts w:eastAsia="MS Gothic"/>
          <w:bCs/>
        </w:rPr>
      </w:pPr>
      <w:r w:rsidRPr="00D46E09">
        <mc:AlternateContent>
          <mc:Choice Requires="wps">
            <w:drawing>
              <wp:inline distT="0" distB="0" distL="0" distR="0" wp14:anchorId="42C895AD" wp14:editId="2422F780">
                <wp:extent cx="2590800" cy="267286"/>
                <wp:effectExtent l="0" t="0" r="12700" b="19050"/>
                <wp:docPr id="61700355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0" cy="267286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0D6727" w14:textId="77777777" w:rsidR="00410E96" w:rsidRPr="001C1748" w:rsidRDefault="00410E96" w:rsidP="00410E96">
                            <w:pPr>
                              <w:spacing w:line="240" w:lineRule="auto"/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$ hadoop fs -ls PG/TutorialA/output</w:t>
                            </w:r>
                          </w:p>
                          <w:p w14:paraId="5B3B1B6F" w14:textId="77777777" w:rsidR="00410E96" w:rsidRPr="001C1748" w:rsidRDefault="00410E96" w:rsidP="00410E96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2C895AD" id="_x0000_s1043" type="#_x0000_t202" style="width:204pt;height:21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" fillcolor="#c6d9f1">
                <v:textbox style="mso-fit-shape-to-text:t">
                  <w:txbxContent>
                    <w:p w14:paraId="560D6727" w14:textId="77777777" w:rsidR="00410E96" w:rsidRPr="001C1748" w:rsidRDefault="00410E96" w:rsidP="00410E96">
                      <w:pPr>
                        <w:spacing w:line="240" w:lineRule="auto"/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$ hadoop fs -ls PG/TutorialA/output</w:t>
                      </w:r>
                    </w:p>
                    <w:p w14:paraId="5B3B1B6F" w14:textId="77777777" w:rsidR="00410E96" w:rsidRPr="001C1748" w:rsidRDefault="00410E96" w:rsidP="00410E96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17D945F" w14:textId="6FD92249" w:rsidR="00410E96" w:rsidRPr="00D46E09" w:rsidRDefault="00410E96" w:rsidP="00410E96">
      <w:pPr>
        <w:outlineLvl w:val="2"/>
        <w:rPr>
          <w:rFonts w:eastAsia="MS Gothic"/>
          <w:bCs/>
        </w:rPr>
      </w:pPr>
      <w:r w:rsidRPr="00D46E09">
        <w:rPr>
          <w:rFonts w:eastAsia="MS Gothic"/>
        </w:rPr>
        <w:t>Figure</w:t>
      </w:r>
      <w:r w:rsidR="00822896">
        <w:rPr>
          <w:rFonts w:eastAsia="MS Gothic"/>
        </w:rPr>
        <w:t xml:space="preserve"> 8</w:t>
      </w:r>
      <w:r w:rsidRPr="00D46E09">
        <w:rPr>
          <w:rFonts w:eastAsia="MS Gothic"/>
        </w:rPr>
        <w:t xml:space="preserve"> below lists the files inside the directory.</w:t>
      </w:r>
    </w:p>
    <w:p w14:paraId="49B1A500" w14:textId="77777777" w:rsidR="00410E96" w:rsidRDefault="00410E96" w:rsidP="00410E96">
      <w:pPr>
        <w:keepNext/>
        <w:outlineLvl w:val="2"/>
      </w:pPr>
      <w:r>
        <w:drawing>
          <wp:inline distT="0" distB="0" distL="0" distR="0" wp14:anchorId="6C7DA152" wp14:editId="2AA2ACFE">
            <wp:extent cx="5289630" cy="431800"/>
            <wp:effectExtent l="12700" t="12700" r="19050" b="12700"/>
            <wp:docPr id="230514222" name="Picture 1044649732" descr="A picture containing orange, cloc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4649732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8327" cy="43251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F13DC73" w14:textId="4AC8876B" w:rsidR="00410E96" w:rsidRPr="00D46E09" w:rsidRDefault="00410E96" w:rsidP="00410E96">
      <w:pPr>
        <w:pStyle w:val="Caption"/>
        <w:rPr>
          <w:rFonts w:eastAsia="MS Gothic"/>
          <w:bCs w:val="0"/>
        </w:rPr>
      </w:pPr>
      <w:r>
        <w:t xml:space="preserve">Figure </w:t>
      </w:r>
      <w:r w:rsidR="00822896">
        <w:t>8</w:t>
      </w:r>
      <w:r>
        <w:t xml:space="preserve">: </w:t>
      </w:r>
      <w:r w:rsidRPr="00B83602">
        <w:t>Output Directory Files</w:t>
      </w:r>
    </w:p>
    <w:p w14:paraId="77FCF8D9" w14:textId="684E7979" w:rsidR="00410E96" w:rsidRPr="00D46E09" w:rsidRDefault="00410E96" w:rsidP="00410E96">
      <w:pPr>
        <w:outlineLvl w:val="2"/>
        <w:rPr>
          <w:rFonts w:eastAsia="MS Gothic"/>
          <w:bCs/>
        </w:rPr>
      </w:pPr>
      <w:r>
        <w:rPr>
          <w:rFonts w:eastAsia="MS Gothic"/>
        </w:rPr>
        <w:tab/>
      </w:r>
      <w:r w:rsidRPr="00D46E09">
        <w:rPr>
          <w:rFonts w:eastAsia="MS Gothic"/>
        </w:rPr>
        <w:t xml:space="preserve">Using a </w:t>
      </w:r>
      <w:r w:rsidRPr="00A06AE0">
        <w:rPr>
          <w:rStyle w:val="Code"/>
        </w:rPr>
        <w:t>cat</w:t>
      </w:r>
      <w:r w:rsidRPr="00D46E09">
        <w:rPr>
          <w:rFonts w:eastAsia="MS Gothic"/>
        </w:rPr>
        <w:t xml:space="preserve"> command lists the contents of the file, which starts with </w:t>
      </w:r>
      <w:r w:rsidRPr="00A06AE0">
        <w:rPr>
          <w:rStyle w:val="Code"/>
        </w:rPr>
        <w:t>p</w:t>
      </w:r>
      <w:r w:rsidRPr="00D46E09">
        <w:rPr>
          <w:rFonts w:eastAsia="MS Gothic"/>
        </w:rPr>
        <w:t xml:space="preserve">, where the </w:t>
      </w:r>
      <w:r w:rsidRPr="00A06AE0">
        <w:rPr>
          <w:rStyle w:val="Code"/>
        </w:rPr>
        <w:t>store</w:t>
      </w:r>
      <w:r w:rsidRPr="00D46E09">
        <w:rPr>
          <w:rFonts w:eastAsia="MS Gothic"/>
        </w:rPr>
        <w:t xml:space="preserve"> command results are written, as shown in </w:t>
      </w:r>
      <w:r>
        <w:rPr>
          <w:rFonts w:eastAsia="MS Gothic"/>
        </w:rPr>
        <w:t>F</w:t>
      </w:r>
      <w:r w:rsidRPr="00D46E09">
        <w:rPr>
          <w:rFonts w:eastAsia="MS Gothic"/>
        </w:rPr>
        <w:t xml:space="preserve">igure </w:t>
      </w:r>
      <w:r w:rsidR="00822896">
        <w:rPr>
          <w:rFonts w:eastAsia="MS Gothic"/>
        </w:rPr>
        <w:t>9</w:t>
      </w:r>
      <w:r w:rsidRPr="00D46E09">
        <w:rPr>
          <w:rFonts w:eastAsia="MS Gothic"/>
        </w:rPr>
        <w:t>.</w:t>
      </w:r>
      <w:r>
        <w:rPr>
          <w:rFonts w:eastAsia="MS Gothic"/>
        </w:rPr>
        <w:t xml:space="preserve"> Box 1 lists all the steps performed during Tutorial </w:t>
      </w:r>
      <w:r w:rsidRPr="00D46E09">
        <w:rPr>
          <w:rFonts w:eastAsia="MS Gothic"/>
        </w:rPr>
        <w:t>A</w:t>
      </w:r>
      <w:r>
        <w:rPr>
          <w:rFonts w:eastAsia="MS Gothic"/>
        </w:rPr>
        <w:t xml:space="preserve">. </w:t>
      </w:r>
    </w:p>
    <w:p w14:paraId="3EE38B34" w14:textId="77777777" w:rsidR="00410E96" w:rsidRPr="00D46E09" w:rsidRDefault="00410E96" w:rsidP="00410E96">
      <w:pPr>
        <w:outlineLvl w:val="2"/>
        <w:rPr>
          <w:rFonts w:eastAsia="MS Gothic"/>
          <w:bCs/>
        </w:rPr>
      </w:pPr>
      <w:r w:rsidRPr="00D46E09">
        <mc:AlternateContent>
          <mc:Choice Requires="wps">
            <w:drawing>
              <wp:inline distT="0" distB="0" distL="0" distR="0" wp14:anchorId="3DD35CD2" wp14:editId="709CC83E">
                <wp:extent cx="3253740" cy="335666"/>
                <wp:effectExtent l="0" t="0" r="10160" b="19050"/>
                <wp:docPr id="61700355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3740" cy="335666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601DBE" w14:textId="77777777" w:rsidR="00410E96" w:rsidRPr="00C30E1D" w:rsidRDefault="00410E96" w:rsidP="00410E96">
                            <w:pPr>
                              <w:spacing w:line="240" w:lineRule="auto"/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$ hadoop fs -cat PG/TutorialA/output/p*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DD35CD2" id="_x0000_s1044" type="#_x0000_t202" style="width:256.2pt;height:26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" fillcolor="#c6d9f1">
                <v:textbox style="mso-fit-shape-to-text:t">
                  <w:txbxContent>
                    <w:p w14:paraId="3E601DBE" w14:textId="77777777" w:rsidR="00410E96" w:rsidRPr="00C30E1D" w:rsidRDefault="00410E96" w:rsidP="00410E96">
                      <w:pPr>
                        <w:spacing w:line="240" w:lineRule="auto"/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$ hadoop fs -cat PG/TutorialA/output/p*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A6012CC" w14:textId="77777777" w:rsidR="00410E96" w:rsidRDefault="00410E96" w:rsidP="00410E96">
      <w:pPr>
        <w:keepNext/>
        <w:jc w:val="center"/>
        <w:outlineLvl w:val="2"/>
      </w:pPr>
      <w:r>
        <w:lastRenderedPageBreak/>
        <w:drawing>
          <wp:inline distT="0" distB="0" distL="0" distR="0" wp14:anchorId="49BAD833" wp14:editId="2005091A">
            <wp:extent cx="5549265" cy="416689"/>
            <wp:effectExtent l="12700" t="12700" r="13335" b="15240"/>
            <wp:docPr id="1613581665" name="Picture 210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3844" cy="425293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2BDEBD6" w14:textId="66BC8095" w:rsidR="00410E96" w:rsidRDefault="00410E96" w:rsidP="00410E96">
      <w:pPr>
        <w:pStyle w:val="Caption"/>
      </w:pPr>
      <w:r>
        <w:t>Figure</w:t>
      </w:r>
      <w:r w:rsidR="00822896">
        <w:t xml:space="preserve"> 9</w:t>
      </w:r>
      <w:r>
        <w:t xml:space="preserve">: </w:t>
      </w:r>
      <w:r w:rsidRPr="00BC2A56">
        <w:t xml:space="preserve">Results of </w:t>
      </w:r>
      <w:r w:rsidRPr="009F672C">
        <w:rPr>
          <w:rStyle w:val="Code"/>
        </w:rPr>
        <w:t>store</w:t>
      </w:r>
      <w:r w:rsidRPr="00BC2A56">
        <w:t xml:space="preserve"> </w:t>
      </w:r>
      <w:r>
        <w:t xml:space="preserve">and </w:t>
      </w:r>
      <w:r w:rsidRPr="003877B7">
        <w:rPr>
          <w:rStyle w:val="Code"/>
        </w:rPr>
        <w:t>cat</w:t>
      </w:r>
      <w:r>
        <w:t xml:space="preserve"> </w:t>
      </w:r>
      <w:r w:rsidRPr="00BC2A56">
        <w:t>Command</w:t>
      </w:r>
      <w:r>
        <w:t>s</w:t>
      </w:r>
    </w:p>
    <w:p w14:paraId="1B0D2E69" w14:textId="77777777" w:rsidR="00410E96" w:rsidRDefault="00410E96" w:rsidP="00410E96">
      <w:pPr>
        <w:keepNext/>
        <w:outlineLvl w:val="2"/>
      </w:pPr>
    </w:p>
    <w:p w14:paraId="63BA386D" w14:textId="77777777" w:rsidR="00410E96" w:rsidRDefault="00410E96" w:rsidP="00410E96">
      <w:pPr>
        <w:spacing w:line="240" w:lineRule="auto"/>
        <w:rPr>
          <w:b/>
          <w:bCs/>
          <w:color w:val="156082" w:themeColor="accent1"/>
          <w:szCs w:val="24"/>
        </w:rPr>
      </w:pPr>
      <w:r>
        <w:br w:type="page"/>
      </w:r>
    </w:p>
    <w:p w14:paraId="7A1395F8" w14:textId="77777777" w:rsidR="00410E96" w:rsidRDefault="00410E96" w:rsidP="00410E96">
      <w:pPr>
        <w:pStyle w:val="Caption"/>
      </w:pPr>
      <w:r>
        <w:lastRenderedPageBreak/>
        <mc:AlternateContent>
          <mc:Choice Requires="wps">
            <w:drawing>
              <wp:inline distT="0" distB="0" distL="0" distR="0" wp14:anchorId="7C3AE57C" wp14:editId="7A82CB57">
                <wp:extent cx="5387340" cy="7118555"/>
                <wp:effectExtent l="0" t="0" r="10160" b="15875"/>
                <wp:docPr id="660089859" name="Text Box 6600898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7340" cy="7118555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512095" w14:textId="77777777" w:rsidR="00410E96" w:rsidRPr="001C1748" w:rsidRDefault="00410E96" w:rsidP="00410E96">
                            <w:pPr>
                              <w:pStyle w:val="NoSpacing"/>
                              <w:numPr>
                                <w:ilvl w:val="0"/>
                                <w:numId w:val="4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bookmarkStart w:id="1" w:name="OLE_LINK1"/>
                            <w:bookmarkStart w:id="2" w:name="OLE_LINK2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$ hadoop fs -mkdir PG</w:t>
                            </w:r>
                          </w:p>
                          <w:p w14:paraId="055BCAD3" w14:textId="77777777" w:rsidR="00410E96" w:rsidRPr="001C1748" w:rsidRDefault="00410E96" w:rsidP="00410E96">
                            <w:pPr>
                              <w:pStyle w:val="NoSpacing"/>
                              <w:numPr>
                                <w:ilvl w:val="0"/>
                                <w:numId w:val="4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$ hadoop fs -mkdir PG/TutorialA</w:t>
                            </w:r>
                          </w:p>
                          <w:p w14:paraId="2D80BA33" w14:textId="77777777" w:rsidR="00410E96" w:rsidRPr="001C1748" w:rsidRDefault="00410E96" w:rsidP="00410E96">
                            <w:pPr>
                              <w:pStyle w:val="NoSpacing"/>
                              <w:numPr>
                                <w:ilvl w:val="0"/>
                                <w:numId w:val="4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$ hadoop fs -mkdir </w:t>
                            </w:r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PG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/TutorialA/input</w:t>
                            </w:r>
                          </w:p>
                          <w:p w14:paraId="3E73FD2F" w14:textId="77777777" w:rsidR="00410E96" w:rsidRPr="001C1748" w:rsidRDefault="00410E96" w:rsidP="00410E96">
                            <w:pPr>
                              <w:pStyle w:val="NoSpacing"/>
                              <w:numPr>
                                <w:ilvl w:val="0"/>
                                <w:numId w:val="4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$ hadoop fs -copyFromLocal VisitorLog PG/TutorialA/input</w:t>
                            </w:r>
                          </w:p>
                          <w:p w14:paraId="02C4D8EF" w14:textId="77777777" w:rsidR="00410E96" w:rsidRPr="001C1748" w:rsidRDefault="00410E96" w:rsidP="00410E96">
                            <w:pPr>
                              <w:pStyle w:val="NoSpacing"/>
                              <w:numPr>
                                <w:ilvl w:val="0"/>
                                <w:numId w:val="4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$ hadoop fs -copyFromLocal PageRank PG/TutorialA/input</w:t>
                            </w:r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</w:t>
                            </w:r>
                          </w:p>
                          <w:p w14:paraId="54C2E8AB" w14:textId="77777777" w:rsidR="00410E96" w:rsidRPr="001C1748" w:rsidRDefault="00410E96" w:rsidP="00410E96">
                            <w:pPr>
                              <w:pStyle w:val="NoSpacing"/>
                              <w:numPr>
                                <w:ilvl w:val="0"/>
                                <w:numId w:val="4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$ pig</w:t>
                            </w:r>
                          </w:p>
                          <w:p w14:paraId="5464C987" w14:textId="77777777" w:rsidR="00410E96" w:rsidRPr="001C1748" w:rsidRDefault="00410E96" w:rsidP="00410E96">
                            <w:pPr>
                              <w:pStyle w:val="NoSpacing"/>
                              <w:numPr>
                                <w:ilvl w:val="0"/>
                                <w:numId w:val="4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grunt&gt; visitors = load 'PG/TutorialA/input/VisitorLog' using PigStorage (',') AS(name:chararray,site:chararray, time:int);</w:t>
                            </w:r>
                          </w:p>
                          <w:p w14:paraId="399435FB" w14:textId="77777777" w:rsidR="00410E96" w:rsidRPr="001C1748" w:rsidRDefault="00410E96" w:rsidP="00410E96">
                            <w:pPr>
                              <w:pStyle w:val="NoSpacing"/>
                              <w:numPr>
                                <w:ilvl w:val="0"/>
                                <w:numId w:val="4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grunt&gt; dump visitors;</w:t>
                            </w:r>
                          </w:p>
                          <w:p w14:paraId="05E7B448" w14:textId="77777777" w:rsidR="00410E96" w:rsidRPr="001C1748" w:rsidRDefault="00410E96" w:rsidP="00410E96">
                            <w:pPr>
                              <w:pStyle w:val="NoSpacing"/>
                              <w:numPr>
                                <w:ilvl w:val="0"/>
                                <w:numId w:val="4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webpages = load 'PG/TutorialA/input/PageRank' using PigStorage (',') AS(site:chararray, </w:t>
                            </w:r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rating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:double); </w:t>
                            </w:r>
                          </w:p>
                          <w:p w14:paraId="24FBD652" w14:textId="77777777" w:rsidR="00410E96" w:rsidRDefault="00410E96" w:rsidP="00410E96">
                            <w:pPr>
                              <w:pStyle w:val="NoSpacing"/>
                              <w:numPr>
                                <w:ilvl w:val="0"/>
                                <w:numId w:val="4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grunt&gt; dump webpages;</w:t>
                            </w:r>
                          </w:p>
                          <w:p w14:paraId="6C59C90D" w14:textId="77777777" w:rsidR="00410E96" w:rsidRPr="001C1748" w:rsidRDefault="00410E96" w:rsidP="00410E96">
                            <w:pPr>
                              <w:pStyle w:val="NoSpacing"/>
                              <w:numPr>
                                <w:ilvl w:val="0"/>
                                <w:numId w:val="4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grunt&gt; visitors_webpages = join visitors by site, webpages by site;</w:t>
                            </w:r>
                          </w:p>
                          <w:p w14:paraId="4B82D994" w14:textId="77777777" w:rsidR="00410E96" w:rsidRPr="001C1748" w:rsidRDefault="00410E96" w:rsidP="00410E96">
                            <w:pPr>
                              <w:pStyle w:val="NoSpacing"/>
                              <w:numPr>
                                <w:ilvl w:val="0"/>
                                <w:numId w:val="4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grunt&gt; dump visitors_webpages;</w:t>
                            </w:r>
                          </w:p>
                          <w:p w14:paraId="75E1E525" w14:textId="77777777" w:rsidR="00410E96" w:rsidRPr="001C1748" w:rsidRDefault="00410E96" w:rsidP="00410E96">
                            <w:pPr>
                              <w:pStyle w:val="NoSpacing"/>
                              <w:numPr>
                                <w:ilvl w:val="0"/>
                                <w:numId w:val="4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grunt&gt; group_by_visitor = group visitors_webpages by name;</w:t>
                            </w:r>
                          </w:p>
                          <w:p w14:paraId="7620A93C" w14:textId="77777777" w:rsidR="00410E96" w:rsidRDefault="00410E96" w:rsidP="00410E96">
                            <w:pPr>
                              <w:pStyle w:val="NoSpacing"/>
                              <w:numPr>
                                <w:ilvl w:val="0"/>
                                <w:numId w:val="4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grunt&gt; dump group_by_visitor;</w:t>
                            </w:r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                     </w:t>
                            </w:r>
                          </w:p>
                          <w:p w14:paraId="5E09591B" w14:textId="77777777" w:rsidR="00410E96" w:rsidRDefault="00410E96" w:rsidP="00410E96">
                            <w:pPr>
                              <w:pStyle w:val="NoSpacing"/>
                              <w:numPr>
                                <w:ilvl w:val="0"/>
                                <w:numId w:val="4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avg_rank = foreach group_by_visitor generate visitors_webpages, </w:t>
                            </w:r>
                          </w:p>
                          <w:p w14:paraId="27AC59D2" w14:textId="77777777" w:rsidR="00410E96" w:rsidRDefault="00410E96" w:rsidP="00410E96">
                            <w:pPr>
                              <w:pStyle w:val="NoSpacing"/>
                              <w:spacing w:line="240" w:lineRule="auto"/>
                              <w:ind w:left="360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AVG(visitors_webpages.rating) as AR;</w:t>
                            </w:r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                       </w:t>
                            </w:r>
                          </w:p>
                          <w:p w14:paraId="19FE8E2E" w14:textId="77777777" w:rsidR="00410E96" w:rsidRDefault="00410E96" w:rsidP="00410E96">
                            <w:pPr>
                              <w:pStyle w:val="NoSpacing"/>
                              <w:numPr>
                                <w:ilvl w:val="0"/>
                                <w:numId w:val="4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grunt&gt; dump avg_rank;</w:t>
                            </w:r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                              </w:t>
                            </w:r>
                          </w:p>
                          <w:p w14:paraId="55A139BA" w14:textId="77777777" w:rsidR="00410E96" w:rsidRDefault="00410E96" w:rsidP="00410E96">
                            <w:pPr>
                              <w:pStyle w:val="NoSpacing"/>
                              <w:numPr>
                                <w:ilvl w:val="0"/>
                                <w:numId w:val="4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grunt&gt; TopRank = filter avg_rank by AR&gt;75.0;</w:t>
                            </w:r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                   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</w:t>
                            </w:r>
                          </w:p>
                          <w:p w14:paraId="25306532" w14:textId="77777777" w:rsidR="00410E96" w:rsidRDefault="00410E96" w:rsidP="00410E96">
                            <w:pPr>
                              <w:pStyle w:val="NoSpacing"/>
                              <w:numPr>
                                <w:ilvl w:val="0"/>
                                <w:numId w:val="4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grunt&gt; dump TopRank;</w:t>
                            </w:r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                                </w:t>
                            </w:r>
                          </w:p>
                          <w:p w14:paraId="4CA6F3B9" w14:textId="77777777" w:rsidR="00410E96" w:rsidRDefault="00410E96" w:rsidP="00410E96">
                            <w:pPr>
                              <w:pStyle w:val="NoSpacing"/>
                              <w:numPr>
                                <w:ilvl w:val="0"/>
                                <w:numId w:val="4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grunt&gt; store TopRank into 'PG/TutorialA/output' using PigStorage(',');</w:t>
                            </w:r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             </w:t>
                            </w:r>
                          </w:p>
                          <w:p w14:paraId="3BE0E1C4" w14:textId="77777777" w:rsidR="00410E96" w:rsidRDefault="00410E96" w:rsidP="00410E96">
                            <w:pPr>
                              <w:pStyle w:val="NoSpacing"/>
                              <w:numPr>
                                <w:ilvl w:val="0"/>
                                <w:numId w:val="4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grunt&gt; quit</w:t>
                            </w:r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                                    </w:t>
                            </w:r>
                          </w:p>
                          <w:p w14:paraId="3D41E2B6" w14:textId="77777777" w:rsidR="00410E96" w:rsidRDefault="00410E96" w:rsidP="00410E96">
                            <w:pPr>
                              <w:pStyle w:val="NoSpacing"/>
                              <w:numPr>
                                <w:ilvl w:val="0"/>
                                <w:numId w:val="4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$ hadoop fs -ls PG/TutorialA/output</w:t>
                            </w:r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                            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</w:t>
                            </w:r>
                          </w:p>
                          <w:p w14:paraId="23A33709" w14:textId="77777777" w:rsidR="00410E96" w:rsidRPr="00C30E1D" w:rsidRDefault="00410E96" w:rsidP="00410E96">
                            <w:pPr>
                              <w:pStyle w:val="NoSpacing"/>
                              <w:numPr>
                                <w:ilvl w:val="0"/>
                                <w:numId w:val="4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$ hadoop fs -cat PG/TutorialA/output/p*</w:t>
                            </w:r>
                            <w:bookmarkEnd w:id="1"/>
                            <w:bookmarkEnd w:id="2"/>
                            <w:r w:rsidRPr="00C30E1D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C3AE57C" id="Text Box 660089859" o:spid="_x0000_s1045" type="#_x0000_t202" style="width:424.2pt;height:56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" fillcolor="#c6d9f1" strokeweight=".5pt">
                <v:textbox style="mso-fit-shape-to-text:t">
                  <w:txbxContent>
                    <w:p w14:paraId="2A512095" w14:textId="77777777" w:rsidR="00410E96" w:rsidRPr="001C1748" w:rsidRDefault="00410E96" w:rsidP="00410E96">
                      <w:pPr>
                        <w:pStyle w:val="NoSpacing"/>
                        <w:numPr>
                          <w:ilvl w:val="0"/>
                          <w:numId w:val="4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bookmarkStart w:id="3" w:name="OLE_LINK1"/>
                      <w:bookmarkStart w:id="4" w:name="OLE_LINK2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$ hadoop fs -mkdir PG</w:t>
                      </w:r>
                    </w:p>
                    <w:p w14:paraId="055BCAD3" w14:textId="77777777" w:rsidR="00410E96" w:rsidRPr="001C1748" w:rsidRDefault="00410E96" w:rsidP="00410E96">
                      <w:pPr>
                        <w:pStyle w:val="NoSpacing"/>
                        <w:numPr>
                          <w:ilvl w:val="0"/>
                          <w:numId w:val="4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$ hadoop fs -mkdir PG/TutorialA</w:t>
                      </w:r>
                    </w:p>
                    <w:p w14:paraId="2D80BA33" w14:textId="77777777" w:rsidR="00410E96" w:rsidRPr="001C1748" w:rsidRDefault="00410E96" w:rsidP="00410E96">
                      <w:pPr>
                        <w:pStyle w:val="NoSpacing"/>
                        <w:numPr>
                          <w:ilvl w:val="0"/>
                          <w:numId w:val="4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$ hadoop fs -mkdir </w:t>
                      </w:r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>PG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/TutorialA/input</w:t>
                      </w:r>
                    </w:p>
                    <w:p w14:paraId="3E73FD2F" w14:textId="77777777" w:rsidR="00410E96" w:rsidRPr="001C1748" w:rsidRDefault="00410E96" w:rsidP="00410E96">
                      <w:pPr>
                        <w:pStyle w:val="NoSpacing"/>
                        <w:numPr>
                          <w:ilvl w:val="0"/>
                          <w:numId w:val="4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$ hadoop fs -copyFromLocal VisitorLog PG/TutorialA/input</w:t>
                      </w:r>
                    </w:p>
                    <w:p w14:paraId="02C4D8EF" w14:textId="77777777" w:rsidR="00410E96" w:rsidRPr="001C1748" w:rsidRDefault="00410E96" w:rsidP="00410E96">
                      <w:pPr>
                        <w:pStyle w:val="NoSpacing"/>
                        <w:numPr>
                          <w:ilvl w:val="0"/>
                          <w:numId w:val="4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$ hadoop fs -copyFromLocal PageRank PG/TutorialA/input</w:t>
                      </w:r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</w:t>
                      </w:r>
                    </w:p>
                    <w:p w14:paraId="54C2E8AB" w14:textId="77777777" w:rsidR="00410E96" w:rsidRPr="001C1748" w:rsidRDefault="00410E96" w:rsidP="00410E96">
                      <w:pPr>
                        <w:pStyle w:val="NoSpacing"/>
                        <w:numPr>
                          <w:ilvl w:val="0"/>
                          <w:numId w:val="4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$ pig</w:t>
                      </w:r>
                    </w:p>
                    <w:p w14:paraId="5464C987" w14:textId="77777777" w:rsidR="00410E96" w:rsidRPr="001C1748" w:rsidRDefault="00410E96" w:rsidP="00410E96">
                      <w:pPr>
                        <w:pStyle w:val="NoSpacing"/>
                        <w:numPr>
                          <w:ilvl w:val="0"/>
                          <w:numId w:val="4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grunt&gt; visitors = load 'PG/TutorialA/input/VisitorLog' using PigStorage (',') AS(name:chararray,site:chararray, time:int);</w:t>
                      </w:r>
                    </w:p>
                    <w:p w14:paraId="399435FB" w14:textId="77777777" w:rsidR="00410E96" w:rsidRPr="001C1748" w:rsidRDefault="00410E96" w:rsidP="00410E96">
                      <w:pPr>
                        <w:pStyle w:val="NoSpacing"/>
                        <w:numPr>
                          <w:ilvl w:val="0"/>
                          <w:numId w:val="4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grunt&gt; dump visitors;</w:t>
                      </w:r>
                    </w:p>
                    <w:p w14:paraId="05E7B448" w14:textId="77777777" w:rsidR="00410E96" w:rsidRPr="001C1748" w:rsidRDefault="00410E96" w:rsidP="00410E96">
                      <w:pPr>
                        <w:pStyle w:val="NoSpacing"/>
                        <w:numPr>
                          <w:ilvl w:val="0"/>
                          <w:numId w:val="4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webpages = load 'PG/TutorialA/input/PageRank' using PigStorage (',') AS(site:chararray, </w:t>
                      </w:r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>rating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:double); </w:t>
                      </w:r>
                    </w:p>
                    <w:p w14:paraId="24FBD652" w14:textId="77777777" w:rsidR="00410E96" w:rsidRDefault="00410E96" w:rsidP="00410E96">
                      <w:pPr>
                        <w:pStyle w:val="NoSpacing"/>
                        <w:numPr>
                          <w:ilvl w:val="0"/>
                          <w:numId w:val="4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grunt&gt; dump webpages;</w:t>
                      </w:r>
                    </w:p>
                    <w:p w14:paraId="6C59C90D" w14:textId="77777777" w:rsidR="00410E96" w:rsidRPr="001C1748" w:rsidRDefault="00410E96" w:rsidP="00410E96">
                      <w:pPr>
                        <w:pStyle w:val="NoSpacing"/>
                        <w:numPr>
                          <w:ilvl w:val="0"/>
                          <w:numId w:val="4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grunt&gt; visitors_webpages = join visitors by site, webpages by site;</w:t>
                      </w:r>
                    </w:p>
                    <w:p w14:paraId="4B82D994" w14:textId="77777777" w:rsidR="00410E96" w:rsidRPr="001C1748" w:rsidRDefault="00410E96" w:rsidP="00410E96">
                      <w:pPr>
                        <w:pStyle w:val="NoSpacing"/>
                        <w:numPr>
                          <w:ilvl w:val="0"/>
                          <w:numId w:val="4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grunt&gt; dump visitors_webpages;</w:t>
                      </w:r>
                    </w:p>
                    <w:p w14:paraId="75E1E525" w14:textId="77777777" w:rsidR="00410E96" w:rsidRPr="001C1748" w:rsidRDefault="00410E96" w:rsidP="00410E96">
                      <w:pPr>
                        <w:pStyle w:val="NoSpacing"/>
                        <w:numPr>
                          <w:ilvl w:val="0"/>
                          <w:numId w:val="4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grunt&gt; group_by_visitor = group visitors_webpages by name;</w:t>
                      </w:r>
                    </w:p>
                    <w:p w14:paraId="7620A93C" w14:textId="77777777" w:rsidR="00410E96" w:rsidRDefault="00410E96" w:rsidP="00410E96">
                      <w:pPr>
                        <w:pStyle w:val="NoSpacing"/>
                        <w:numPr>
                          <w:ilvl w:val="0"/>
                          <w:numId w:val="4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grunt&gt; dump group_by_visitor;</w:t>
                      </w:r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                     </w:t>
                      </w:r>
                    </w:p>
                    <w:p w14:paraId="5E09591B" w14:textId="77777777" w:rsidR="00410E96" w:rsidRDefault="00410E96" w:rsidP="00410E96">
                      <w:pPr>
                        <w:pStyle w:val="NoSpacing"/>
                        <w:numPr>
                          <w:ilvl w:val="0"/>
                          <w:numId w:val="4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avg_rank = foreach group_by_visitor generate visitors_webpages, </w:t>
                      </w:r>
                    </w:p>
                    <w:p w14:paraId="27AC59D2" w14:textId="77777777" w:rsidR="00410E96" w:rsidRDefault="00410E96" w:rsidP="00410E96">
                      <w:pPr>
                        <w:pStyle w:val="NoSpacing"/>
                        <w:spacing w:line="240" w:lineRule="auto"/>
                        <w:ind w:left="360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AVG(visitors_webpages.rating) as AR;</w:t>
                      </w:r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                       </w:t>
                      </w:r>
                    </w:p>
                    <w:p w14:paraId="19FE8E2E" w14:textId="77777777" w:rsidR="00410E96" w:rsidRDefault="00410E96" w:rsidP="00410E96">
                      <w:pPr>
                        <w:pStyle w:val="NoSpacing"/>
                        <w:numPr>
                          <w:ilvl w:val="0"/>
                          <w:numId w:val="4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grunt&gt; dump avg_rank;</w:t>
                      </w:r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                              </w:t>
                      </w:r>
                    </w:p>
                    <w:p w14:paraId="55A139BA" w14:textId="77777777" w:rsidR="00410E96" w:rsidRDefault="00410E96" w:rsidP="00410E96">
                      <w:pPr>
                        <w:pStyle w:val="NoSpacing"/>
                        <w:numPr>
                          <w:ilvl w:val="0"/>
                          <w:numId w:val="4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grunt&gt; TopRank = filter avg_rank by AR&gt;75.0;</w:t>
                      </w:r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                   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</w:t>
                      </w:r>
                    </w:p>
                    <w:p w14:paraId="25306532" w14:textId="77777777" w:rsidR="00410E96" w:rsidRDefault="00410E96" w:rsidP="00410E96">
                      <w:pPr>
                        <w:pStyle w:val="NoSpacing"/>
                        <w:numPr>
                          <w:ilvl w:val="0"/>
                          <w:numId w:val="4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grunt&gt; dump TopRank;</w:t>
                      </w:r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                                </w:t>
                      </w:r>
                    </w:p>
                    <w:p w14:paraId="4CA6F3B9" w14:textId="77777777" w:rsidR="00410E96" w:rsidRDefault="00410E96" w:rsidP="00410E96">
                      <w:pPr>
                        <w:pStyle w:val="NoSpacing"/>
                        <w:numPr>
                          <w:ilvl w:val="0"/>
                          <w:numId w:val="4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grunt&gt; store TopRank into 'PG/TutorialA/output' using PigStorage(',');</w:t>
                      </w:r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             </w:t>
                      </w:r>
                    </w:p>
                    <w:p w14:paraId="3BE0E1C4" w14:textId="77777777" w:rsidR="00410E96" w:rsidRDefault="00410E96" w:rsidP="00410E96">
                      <w:pPr>
                        <w:pStyle w:val="NoSpacing"/>
                        <w:numPr>
                          <w:ilvl w:val="0"/>
                          <w:numId w:val="4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grunt&gt; quit</w:t>
                      </w:r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                                    </w:t>
                      </w:r>
                    </w:p>
                    <w:p w14:paraId="3D41E2B6" w14:textId="77777777" w:rsidR="00410E96" w:rsidRDefault="00410E96" w:rsidP="00410E96">
                      <w:pPr>
                        <w:pStyle w:val="NoSpacing"/>
                        <w:numPr>
                          <w:ilvl w:val="0"/>
                          <w:numId w:val="4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$ hadoop fs -ls PG/TutorialA/output</w:t>
                      </w:r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                            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</w:t>
                      </w:r>
                    </w:p>
                    <w:p w14:paraId="23A33709" w14:textId="77777777" w:rsidR="00410E96" w:rsidRPr="00C30E1D" w:rsidRDefault="00410E96" w:rsidP="00410E96">
                      <w:pPr>
                        <w:pStyle w:val="NoSpacing"/>
                        <w:numPr>
                          <w:ilvl w:val="0"/>
                          <w:numId w:val="4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$ hadoop fs -cat PG/TutorialA/output/p*</w:t>
                      </w:r>
                      <w:bookmarkEnd w:id="3"/>
                      <w:bookmarkEnd w:id="4"/>
                      <w:r w:rsidRPr="00C30E1D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C6D4C45" w14:textId="10970778" w:rsidR="00410E96" w:rsidRPr="00D46E09" w:rsidRDefault="00410E96" w:rsidP="00410E96">
      <w:pPr>
        <w:pStyle w:val="Caption"/>
        <w:rPr>
          <w:rFonts w:eastAsia="MS Gothic"/>
          <w:bCs w:val="0"/>
        </w:rPr>
      </w:pPr>
      <w:r>
        <w:t xml:space="preserve">Box </w:t>
      </w:r>
      <w:r w:rsidR="00822896">
        <w:t xml:space="preserve"> </w:t>
      </w:r>
      <w:r>
        <w:fldChar w:fldCharType="begin"/>
      </w:r>
      <w:r>
        <w:instrText xml:space="preserve"> SEQ Box \* ARABIC \s 1 </w:instrText>
      </w:r>
      <w:r>
        <w:fldChar w:fldCharType="separate"/>
      </w:r>
      <w:r>
        <w:t>1</w:t>
      </w:r>
      <w:r>
        <w:fldChar w:fldCharType="end"/>
      </w:r>
      <w:r>
        <w:t>: Summary of Tutorial A</w:t>
      </w:r>
    </w:p>
    <w:p w14:paraId="756A2371" w14:textId="77777777" w:rsidR="0039408C" w:rsidRPr="0039408C" w:rsidRDefault="0039408C" w:rsidP="0039408C"/>
    <w:sectPr w:rsidR="0039408C" w:rsidRPr="0039408C">
      <w:headerReference w:type="default" r:id="rId19"/>
      <w:footerReference w:type="default" r:id="rId2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Carl Quesnel" w:date="2020-09-10T12:45:00Z" w:initials="CQ">
    <w:p w14:paraId="06BFCE35" w14:textId="77777777" w:rsidR="00410E96" w:rsidRDefault="00410E96">
      <w:pPr>
        <w:pStyle w:val="CommentText"/>
      </w:pPr>
      <w:r>
        <w:rPr>
          <w:rStyle w:val="CommentReference"/>
        </w:rPr>
        <w:annotationRef/>
      </w:r>
      <w:r>
        <w:t xml:space="preserve">Based on "Reserved Keywords" in </w:t>
      </w:r>
      <w:hyperlink r:id="rId1" w:anchor="case-sensitivity" w:history="1">
        <w:r w:rsidRPr="005F490C">
          <w:rPr>
            <w:rStyle w:val="Hyperlink"/>
          </w:rPr>
          <w:t>https://pig.apache.org/docs/r0.17.0/basic.html#case-sensitivity</w:t>
        </w:r>
      </w:hyperlink>
      <w:r>
        <w:t>, I'm leaving AVG uppercase.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6BFCE3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6BFCE35" w16cid:durableId="23049E6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787CB" w14:textId="77777777" w:rsidR="00AF6C9E" w:rsidRDefault="00AF6C9E" w:rsidP="00A601B3">
      <w:pPr>
        <w:spacing w:after="0" w:line="240" w:lineRule="auto"/>
      </w:pPr>
      <w:r>
        <w:separator/>
      </w:r>
    </w:p>
  </w:endnote>
  <w:endnote w:type="continuationSeparator" w:id="0">
    <w:p w14:paraId="6332FCB2" w14:textId="77777777" w:rsidR="00AF6C9E" w:rsidRDefault="00AF6C9E" w:rsidP="00A60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C0A72" w14:textId="77777777" w:rsidR="00A601B3" w:rsidRDefault="00A601B3">
    <w:pPr>
      <w:pStyle w:val="Footer"/>
    </w:pPr>
    <w:r>
      <w:t>© Arben Asllani and Chris Kreider 202</w:t>
    </w:r>
    <w:r w:rsidR="00E51B7E">
      <w:t>6</w:t>
    </w:r>
    <w:r>
      <w:tab/>
    </w:r>
    <w:r>
      <w:tab/>
    </w:r>
    <w:r>
      <w:rPr>
        <w:noProof/>
      </w:rPr>
      <w:drawing>
        <wp:inline distT="0" distB="0" distL="0" distR="0" wp14:anchorId="5AFBEE15" wp14:editId="0DE96F41">
          <wp:extent cx="749300" cy="345380"/>
          <wp:effectExtent l="0" t="0" r="0" b="0"/>
          <wp:docPr id="989057242" name="Picture 1" descr="Prospect Press | Textbooks for Information Systems Curriculu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ospect Press | Textbooks for Information Systems Curriculu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147" cy="3494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95BEB" w14:textId="77777777" w:rsidR="00AF6C9E" w:rsidRDefault="00AF6C9E" w:rsidP="00A601B3">
      <w:pPr>
        <w:spacing w:after="0" w:line="240" w:lineRule="auto"/>
      </w:pPr>
      <w:r>
        <w:separator/>
      </w:r>
    </w:p>
  </w:footnote>
  <w:footnote w:type="continuationSeparator" w:id="0">
    <w:p w14:paraId="7C773542" w14:textId="77777777" w:rsidR="00AF6C9E" w:rsidRDefault="00AF6C9E" w:rsidP="00A60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CDB4C" w14:textId="0B536479" w:rsidR="00A601B3" w:rsidRDefault="0039408C">
    <w:pPr>
      <w:pStyle w:val="Header"/>
    </w:pPr>
    <w:r>
      <w:t xml:space="preserve">Chapter </w:t>
    </w:r>
    <w:r w:rsidR="00410E96">
      <w:t>6</w:t>
    </w:r>
    <w:r w:rsidR="00A601B3">
      <w:tab/>
    </w:r>
    <w:r w:rsidR="00E51B7E">
      <w:t>Tutorial</w:t>
    </w:r>
    <w:r w:rsidR="00410E96">
      <w:t xml:space="preserve"> A: Website Visitors</w:t>
    </w:r>
    <w:r w:rsidR="00A601B3">
      <w:tab/>
      <w:t>Big Data Technologies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090152"/>
    <w:multiLevelType w:val="hybridMultilevel"/>
    <w:tmpl w:val="84E27C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2C93189"/>
    <w:multiLevelType w:val="hybridMultilevel"/>
    <w:tmpl w:val="1146F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BB4357"/>
    <w:multiLevelType w:val="hybridMultilevel"/>
    <w:tmpl w:val="946A32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9335D2F"/>
    <w:multiLevelType w:val="hybridMultilevel"/>
    <w:tmpl w:val="1E005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9107118">
    <w:abstractNumId w:val="3"/>
  </w:num>
  <w:num w:numId="2" w16cid:durableId="2107580639">
    <w:abstractNumId w:val="1"/>
  </w:num>
  <w:num w:numId="3" w16cid:durableId="2075665868">
    <w:abstractNumId w:val="2"/>
  </w:num>
  <w:num w:numId="4" w16cid:durableId="13198442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rl Quesnel">
    <w15:presenceInfo w15:providerId="None" w15:userId="Carl Quesn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E96"/>
    <w:rsid w:val="00132C66"/>
    <w:rsid w:val="001F1420"/>
    <w:rsid w:val="0039408C"/>
    <w:rsid w:val="003B2A01"/>
    <w:rsid w:val="00410E96"/>
    <w:rsid w:val="00412966"/>
    <w:rsid w:val="0043231B"/>
    <w:rsid w:val="006B02D0"/>
    <w:rsid w:val="006E5802"/>
    <w:rsid w:val="00782B02"/>
    <w:rsid w:val="00820076"/>
    <w:rsid w:val="00822896"/>
    <w:rsid w:val="008374EE"/>
    <w:rsid w:val="00A601B3"/>
    <w:rsid w:val="00A83FE7"/>
    <w:rsid w:val="00AA7BE9"/>
    <w:rsid w:val="00AD0AF5"/>
    <w:rsid w:val="00AF6C9E"/>
    <w:rsid w:val="00B12613"/>
    <w:rsid w:val="00B87104"/>
    <w:rsid w:val="00C60F0A"/>
    <w:rsid w:val="00DA1D5E"/>
    <w:rsid w:val="00E51B7E"/>
    <w:rsid w:val="00F137F2"/>
    <w:rsid w:val="00F67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812C90"/>
  <w15:chartTrackingRefBased/>
  <w15:docId w15:val="{590F464E-BA96-D445-B601-89A3B74A6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01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601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601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601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601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601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01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01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01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01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601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01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01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01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01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01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01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01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601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601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01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601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601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01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601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601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01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01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601B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601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1B3"/>
  </w:style>
  <w:style w:type="paragraph" w:styleId="Footer">
    <w:name w:val="footer"/>
    <w:basedOn w:val="Normal"/>
    <w:link w:val="FooterChar"/>
    <w:uiPriority w:val="99"/>
    <w:unhideWhenUsed/>
    <w:rsid w:val="00A601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1B3"/>
  </w:style>
  <w:style w:type="character" w:styleId="Hyperlink">
    <w:name w:val="Hyperlink"/>
    <w:basedOn w:val="DefaultParagraphFont"/>
    <w:uiPriority w:val="99"/>
    <w:unhideWhenUsed/>
    <w:rsid w:val="0039408C"/>
    <w:rPr>
      <w:color w:val="467886" w:themeColor="hyperlink"/>
      <w:u w:val="single"/>
    </w:rPr>
  </w:style>
  <w:style w:type="paragraph" w:styleId="NoSpacing">
    <w:name w:val="No Spacing"/>
    <w:aliases w:val="Tables and Boxes"/>
    <w:uiPriority w:val="1"/>
    <w:qFormat/>
    <w:rsid w:val="00410E96"/>
    <w:pPr>
      <w:spacing w:after="0" w:line="360" w:lineRule="auto"/>
    </w:pPr>
    <w:rPr>
      <w:rFonts w:ascii="Times New Roman" w:hAnsi="Times New Roman"/>
      <w:kern w:val="0"/>
      <w:sz w:val="24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410E96"/>
    <w:pPr>
      <w:keepNext/>
      <w:spacing w:after="120" w:line="240" w:lineRule="auto"/>
      <w:contextualSpacing/>
      <w:jc w:val="center"/>
    </w:pPr>
    <w:rPr>
      <w:rFonts w:ascii="Times New Roman" w:hAnsi="Times New Roman"/>
      <w:b/>
      <w:bCs/>
      <w:noProof/>
      <w:color w:val="156082" w:themeColor="accent1"/>
      <w:kern w:val="0"/>
      <w:sz w:val="24"/>
      <w:szCs w:val="24"/>
      <w14:ligatures w14:val="none"/>
    </w:rPr>
  </w:style>
  <w:style w:type="paragraph" w:styleId="CommentText">
    <w:name w:val="annotation text"/>
    <w:basedOn w:val="Normal"/>
    <w:link w:val="CommentTextChar"/>
    <w:uiPriority w:val="99"/>
    <w:unhideWhenUsed/>
    <w:rsid w:val="00410E96"/>
    <w:pPr>
      <w:overflowPunct w:val="0"/>
      <w:autoSpaceDE w:val="0"/>
      <w:autoSpaceDN w:val="0"/>
      <w:adjustRightInd w:val="0"/>
      <w:spacing w:before="240" w:after="0" w:line="480" w:lineRule="auto"/>
      <w:ind w:firstLine="720"/>
      <w:textAlignment w:val="baseline"/>
      <w:outlineLvl w:val="1"/>
    </w:pPr>
    <w:rPr>
      <w:rFonts w:ascii="Times New Roman" w:eastAsiaTheme="majorEastAsia" w:hAnsi="Times New Roman" w:cs="Times New Roman"/>
      <w:bCs/>
      <w:noProof/>
      <w:kern w:val="0"/>
      <w:sz w:val="24"/>
      <w:szCs w:val="24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10E96"/>
    <w:rPr>
      <w:rFonts w:ascii="Times New Roman" w:eastAsiaTheme="majorEastAsia" w:hAnsi="Times New Roman" w:cs="Times New Roman"/>
      <w:bCs/>
      <w:noProof/>
      <w:kern w:val="0"/>
      <w:sz w:val="24"/>
      <w:szCs w:val="24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10E96"/>
    <w:rPr>
      <w:sz w:val="16"/>
      <w:szCs w:val="16"/>
    </w:rPr>
  </w:style>
  <w:style w:type="character" w:customStyle="1" w:styleId="Code">
    <w:name w:val="Code"/>
    <w:basedOn w:val="DefaultParagraphFont"/>
    <w:uiPriority w:val="1"/>
    <w:qFormat/>
    <w:rsid w:val="00410E96"/>
    <w:rPr>
      <w:rFonts w:asciiTheme="minorHAnsi" w:hAnsiTheme="minorHAnsi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pig.apache.org/docs/r0.17.0/basic.html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commentsExtended" Target="commentsExtended.xml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comments" Target="comments.xml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16/09/relationships/commentsIds" Target="commentsIds.xml"/><Relationship Id="rId22" Type="http://schemas.microsoft.com/office/2011/relationships/people" Target="peop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ris.kreider/Dropbox/Documents/work/CNU/service/Textbooks/Materials/OnlineMaterials/Tutorial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TutorialTemplate.dotx</Template>
  <TotalTime>4</TotalTime>
  <Pages>8</Pages>
  <Words>722</Words>
  <Characters>4120</Characters>
  <Application>Microsoft Office Word</Application>
  <DocSecurity>0</DocSecurity>
  <Lines>34</Lines>
  <Paragraphs>9</Paragraphs>
  <ScaleCrop>false</ScaleCrop>
  <Company/>
  <LinksUpToDate>false</LinksUpToDate>
  <CharactersWithSpaces>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Kreider</dc:creator>
  <cp:keywords/>
  <dc:description/>
  <cp:lastModifiedBy>Christopher Kreider</cp:lastModifiedBy>
  <cp:revision>2</cp:revision>
  <dcterms:created xsi:type="dcterms:W3CDTF">2026-04-15T14:02:00Z</dcterms:created>
  <dcterms:modified xsi:type="dcterms:W3CDTF">2026-04-15T14:06:00Z</dcterms:modified>
</cp:coreProperties>
</file>